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08" w:rsidRDefault="00561108" w:rsidP="00E7585A">
      <w:pPr>
        <w:pStyle w:val="Title"/>
        <w:rPr>
          <w:rFonts w:cs="Times New Roman"/>
          <w:spacing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Picture in firm_blk" style="position:absolute;left:0;text-align:left;margin-left:216.9pt;margin-top:.55pt;width:52.4pt;height:64.8pt;z-index:251658240;visibility:visible" o:allowincell="f">
            <v:imagedata r:id="rId5" o:title=""/>
            <w10:wrap type="topAndBottom"/>
          </v:shape>
        </w:pict>
      </w:r>
    </w:p>
    <w:p w:rsidR="00561108" w:rsidRPr="009E5ACC" w:rsidRDefault="00561108" w:rsidP="00E7585A">
      <w:pPr>
        <w:spacing w:before="120"/>
        <w:jc w:val="center"/>
        <w:rPr>
          <w:b/>
          <w:bCs/>
          <w:spacing w:val="20"/>
          <w:sz w:val="32"/>
          <w:szCs w:val="32"/>
        </w:rPr>
      </w:pPr>
      <w:r w:rsidRPr="009E5ACC">
        <w:rPr>
          <w:b/>
          <w:bCs/>
          <w:spacing w:val="20"/>
          <w:sz w:val="32"/>
          <w:szCs w:val="32"/>
        </w:rPr>
        <w:t xml:space="preserve">АДМИНИСТРАЦИЯ ГОРОДА КУЗНЕЦКА </w:t>
      </w:r>
    </w:p>
    <w:p w:rsidR="00561108" w:rsidRPr="009E5ACC" w:rsidRDefault="00561108" w:rsidP="00E7585A">
      <w:pPr>
        <w:jc w:val="center"/>
        <w:rPr>
          <w:b/>
          <w:bCs/>
          <w:spacing w:val="20"/>
          <w:sz w:val="32"/>
          <w:szCs w:val="32"/>
        </w:rPr>
      </w:pPr>
      <w:r w:rsidRPr="009E5ACC">
        <w:rPr>
          <w:b/>
          <w:bCs/>
          <w:spacing w:val="20"/>
          <w:sz w:val="32"/>
          <w:szCs w:val="32"/>
        </w:rPr>
        <w:t>ПЕНЗЕНСКОЙ ОБЛАСТИ</w:t>
      </w:r>
    </w:p>
    <w:p w:rsidR="00561108" w:rsidRPr="009E5ACC" w:rsidRDefault="00561108" w:rsidP="00E7585A">
      <w:pPr>
        <w:jc w:val="center"/>
        <w:rPr>
          <w:b/>
          <w:bCs/>
          <w:spacing w:val="20"/>
          <w:sz w:val="32"/>
          <w:szCs w:val="32"/>
        </w:rPr>
      </w:pPr>
    </w:p>
    <w:p w:rsidR="00561108" w:rsidRDefault="00561108" w:rsidP="00E7585A">
      <w:pPr>
        <w:pStyle w:val="Heading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61108" w:rsidRDefault="00561108" w:rsidP="00E7585A">
      <w:pPr>
        <w:rPr>
          <w:rFonts w:ascii="Courier New" w:hAnsi="Courier New" w:cs="Courier New"/>
        </w:rPr>
      </w:pPr>
    </w:p>
    <w:p w:rsidR="00561108" w:rsidRDefault="00561108" w:rsidP="00E7585A">
      <w:pPr>
        <w:rPr>
          <w:rFonts w:ascii="Courier New" w:hAnsi="Courier New" w:cs="Courier New"/>
        </w:rPr>
      </w:pPr>
    </w:p>
    <w:p w:rsidR="00561108" w:rsidRPr="0084400D" w:rsidRDefault="00561108" w:rsidP="00E7585A">
      <w:pPr>
        <w:jc w:val="center"/>
      </w:pPr>
      <w:r>
        <w:t>от   ____________  № ______</w:t>
      </w:r>
    </w:p>
    <w:p w:rsidR="00561108" w:rsidRPr="0084400D" w:rsidRDefault="00561108" w:rsidP="00E7585A">
      <w:pPr>
        <w:jc w:val="center"/>
      </w:pPr>
      <w:r w:rsidRPr="0084400D">
        <w:t>г. Кузнецк</w:t>
      </w:r>
    </w:p>
    <w:p w:rsidR="00561108" w:rsidRDefault="00561108" w:rsidP="00E7585A">
      <w:pPr>
        <w:jc w:val="center"/>
        <w:rPr>
          <w:b/>
          <w:bCs/>
          <w:sz w:val="28"/>
          <w:szCs w:val="28"/>
        </w:rPr>
      </w:pPr>
    </w:p>
    <w:p w:rsidR="00561108" w:rsidRPr="00E7585A" w:rsidRDefault="00561108" w:rsidP="00E7585A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города Кузнецка от 31.10.2013 № 2198 «Об утверждении муниципальной программы города Кузнецка Пензенской области «</w:t>
      </w:r>
      <w:r w:rsidRPr="005E26E2">
        <w:rPr>
          <w:b/>
          <w:bCs/>
          <w:sz w:val="28"/>
          <w:szCs w:val="28"/>
        </w:rPr>
        <w:t xml:space="preserve">Развитие </w:t>
      </w:r>
      <w:r>
        <w:rPr>
          <w:b/>
          <w:bCs/>
          <w:sz w:val="28"/>
          <w:szCs w:val="28"/>
        </w:rPr>
        <w:t xml:space="preserve">образования в городе Кузнецке Пензенской области </w:t>
      </w:r>
      <w:r w:rsidRPr="005E26E2">
        <w:rPr>
          <w:b/>
          <w:bCs/>
          <w:sz w:val="28"/>
          <w:szCs w:val="28"/>
        </w:rPr>
        <w:t xml:space="preserve">на </w:t>
      </w:r>
      <w:r w:rsidRPr="00293507">
        <w:rPr>
          <w:b/>
          <w:bCs/>
          <w:sz w:val="28"/>
          <w:szCs w:val="28"/>
        </w:rPr>
        <w:t>2014-2020</w:t>
      </w:r>
      <w:r w:rsidRPr="005E26E2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:rsidR="00561108" w:rsidRPr="002D5DD6" w:rsidRDefault="00561108" w:rsidP="00E7585A">
      <w:pPr>
        <w:pStyle w:val="Heading1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Бюджетным кодексом Российской Федерации</w:t>
      </w:r>
      <w:r w:rsidRPr="002D5D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руководствуясь статьей 28 Устава города Кузнецка Пензенской области, </w:t>
      </w:r>
    </w:p>
    <w:p w:rsidR="00561108" w:rsidRDefault="00561108" w:rsidP="00E7585A">
      <w:pPr>
        <w:pStyle w:val="BodyText"/>
        <w:jc w:val="center"/>
        <w:rPr>
          <w:sz w:val="28"/>
          <w:szCs w:val="28"/>
        </w:rPr>
      </w:pPr>
    </w:p>
    <w:p w:rsidR="00561108" w:rsidRDefault="00561108" w:rsidP="00E7585A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КУЗНЕЦКА ПОСТАНОВЛЯЕТ</w:t>
      </w:r>
      <w:r w:rsidRPr="009D4C12">
        <w:rPr>
          <w:b/>
          <w:bCs/>
          <w:sz w:val="28"/>
          <w:szCs w:val="28"/>
        </w:rPr>
        <w:t>:</w:t>
      </w:r>
    </w:p>
    <w:p w:rsidR="00561108" w:rsidRPr="009D4C12" w:rsidRDefault="00561108" w:rsidP="00E7585A">
      <w:pPr>
        <w:pStyle w:val="BodyText"/>
        <w:jc w:val="center"/>
        <w:rPr>
          <w:b/>
          <w:bCs/>
          <w:sz w:val="28"/>
          <w:szCs w:val="28"/>
        </w:rPr>
      </w:pP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1. Внести в муниципальную программу, утвержденную постановлением администрации города Кузнецка от 31.10.2013 № 2198 «</w:t>
      </w:r>
      <w:bookmarkStart w:id="0" w:name="OLE_LINK1"/>
      <w:bookmarkStart w:id="1" w:name="OLE_LINK2"/>
      <w:r>
        <w:rPr>
          <w:sz w:val="28"/>
          <w:szCs w:val="28"/>
        </w:rPr>
        <w:t xml:space="preserve">Об утверждении муниципальной программы города Кузнецка Пензенской области «Развитие образования в городе Кузнецке Пензенской области на 2014-2020 годы» </w:t>
      </w:r>
      <w:bookmarkEnd w:id="0"/>
      <w:bookmarkEnd w:id="1"/>
      <w:r>
        <w:rPr>
          <w:sz w:val="28"/>
          <w:szCs w:val="28"/>
        </w:rPr>
        <w:t>(с изменениями) следующие изменения: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1.1. Паспорт муниципальной программы, утвержденный постановлением администрации города Кузнецка Пензенской области от 31.10.2013 № 2198 «Об утверждении муниципальной программы города Кузнецка Пензенской области «Развитие образования в городе Кузнецке Пензенской области на 2014-2020 годы» изложить в новой редакции согласно приложению № 1 к настоящему постановлению.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1.2. Приложение № 3.1 к муниципальной программе «Прогноз сводных показателей муниципальных заданий на оказание муниципальных услуг (выполнение работ) муниципальными учреждениями города Кузнецка по муниципальной программе «Развитие образования в городе Кузнецке Пензенской области на 2014-2020 годы» на 2016-2020 годы, изложить в новой редакции согласно приложению № 2 к настоящему постановлению.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1.3. Приложение № 4.1 к муниципальной программе «Ресурсное обеспечение реализации муниципальной программы за счет всех источников финансирования на 2016-2020 годы «Развитие образования в городе Кузнецке Пензенской области на 2014-2020 годы», изложить в новой редакции согласно приложению № 3 к настоящему постановлению.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1.4. Приложение № 5.1 к муниципальной программе «Ресурсное обеспечение реализации муниципальной программы за счет средств бюджета города Кузнецка на 2016-2020 годы «Развитие образования в городе Кузнецке Пензенской области на 2014-2020 годы», изложить в новой редакции согласно приложению № 4 к настоящему постановлению.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1.5. Приложение № 6.1 к муниципальной программе «Перечень основных мероприятий, мероприятий муниципальной программы «Развитие образования в городе Кузнецке Пензенской области на 2014-2020 годы» на 2016-2020 годы, изложить в новой редакции согласно приложению № 5 к настоящему постановлению.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2. Настоящее постановление подлежит официальному опубликованию.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на следующий день после официального опубликования.</w:t>
      </w: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  <w:t>4. Контроль за исполнением настоящего постановления возложить на заместителя главы администрации города Кузнецка Малкина И.А.</w:t>
      </w:r>
    </w:p>
    <w:p w:rsidR="00561108" w:rsidRDefault="00561108" w:rsidP="00E7585A">
      <w:pPr>
        <w:pStyle w:val="BodyText"/>
        <w:rPr>
          <w:sz w:val="28"/>
          <w:szCs w:val="28"/>
        </w:rPr>
      </w:pPr>
    </w:p>
    <w:p w:rsidR="00561108" w:rsidRDefault="00561108" w:rsidP="00E7585A">
      <w:pPr>
        <w:pStyle w:val="BodyText"/>
        <w:rPr>
          <w:sz w:val="28"/>
          <w:szCs w:val="28"/>
        </w:rPr>
      </w:pPr>
    </w:p>
    <w:p w:rsidR="00561108" w:rsidRDefault="00561108" w:rsidP="00E7585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61108" w:rsidRDefault="00561108" w:rsidP="00E7585A">
      <w:pPr>
        <w:pStyle w:val="BodyText"/>
        <w:rPr>
          <w:sz w:val="28"/>
          <w:szCs w:val="28"/>
        </w:rPr>
        <w:sectPr w:rsidR="00561108" w:rsidSect="00E7585A">
          <w:pgSz w:w="11907" w:h="16840"/>
          <w:pgMar w:top="1701" w:right="567" w:bottom="1134" w:left="1134" w:header="720" w:footer="720" w:gutter="0"/>
          <w:cols w:space="720"/>
          <w:docGrid w:linePitch="360"/>
        </w:sectPr>
      </w:pPr>
      <w:r>
        <w:rPr>
          <w:sz w:val="28"/>
          <w:szCs w:val="28"/>
        </w:rPr>
        <w:t>города Кузнецка                                                                                     С.А. Златогорский</w:t>
      </w:r>
    </w:p>
    <w:p w:rsidR="00561108" w:rsidRDefault="00561108" w:rsidP="00F507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561108" w:rsidRDefault="00561108" w:rsidP="00F50751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561108" w:rsidRDefault="00561108" w:rsidP="00F50751">
      <w:pPr>
        <w:jc w:val="right"/>
        <w:rPr>
          <w:sz w:val="24"/>
          <w:szCs w:val="24"/>
        </w:rPr>
      </w:pPr>
      <w:r>
        <w:rPr>
          <w:sz w:val="24"/>
          <w:szCs w:val="24"/>
        </w:rPr>
        <w:t>о внесении изменений в постановление</w:t>
      </w:r>
    </w:p>
    <w:p w:rsidR="00561108" w:rsidRDefault="00561108" w:rsidP="00F507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Кузнецка </w:t>
      </w:r>
    </w:p>
    <w:p w:rsidR="00561108" w:rsidRDefault="00561108" w:rsidP="00F50751">
      <w:pPr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 от 31.10.2013 № 2198</w:t>
      </w:r>
    </w:p>
    <w:p w:rsidR="00561108" w:rsidRDefault="00561108" w:rsidP="00F50751">
      <w:pPr>
        <w:jc w:val="right"/>
        <w:rPr>
          <w:sz w:val="24"/>
          <w:szCs w:val="24"/>
        </w:rPr>
      </w:pPr>
    </w:p>
    <w:p w:rsidR="00561108" w:rsidRPr="00EE7F49" w:rsidRDefault="00561108" w:rsidP="00926CC9">
      <w:pPr>
        <w:jc w:val="right"/>
        <w:rPr>
          <w:sz w:val="24"/>
          <w:szCs w:val="24"/>
        </w:rPr>
      </w:pPr>
      <w:r w:rsidRPr="00EE7F49">
        <w:rPr>
          <w:sz w:val="24"/>
          <w:szCs w:val="24"/>
        </w:rPr>
        <w:t>УТВЕРЖДЕНА</w:t>
      </w:r>
    </w:p>
    <w:p w:rsidR="00561108" w:rsidRDefault="00561108" w:rsidP="00926CC9">
      <w:pPr>
        <w:jc w:val="right"/>
        <w:rPr>
          <w:sz w:val="24"/>
          <w:szCs w:val="24"/>
        </w:rPr>
      </w:pPr>
      <w:r w:rsidRPr="00EE7F49">
        <w:rPr>
          <w:sz w:val="24"/>
          <w:szCs w:val="24"/>
        </w:rPr>
        <w:t xml:space="preserve">постановлением </w:t>
      </w:r>
    </w:p>
    <w:p w:rsidR="00561108" w:rsidRPr="00EE7F49" w:rsidRDefault="00561108" w:rsidP="00926CC9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Кузнецка</w:t>
      </w:r>
    </w:p>
    <w:p w:rsidR="00561108" w:rsidRPr="00EE7F49" w:rsidRDefault="00561108" w:rsidP="00926CC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 </w:t>
      </w:r>
      <w:r w:rsidRPr="00EE7F49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EE7F49">
        <w:rPr>
          <w:sz w:val="24"/>
          <w:szCs w:val="24"/>
        </w:rPr>
        <w:t>»</w:t>
      </w:r>
      <w:r>
        <w:rPr>
          <w:sz w:val="24"/>
          <w:szCs w:val="24"/>
        </w:rPr>
        <w:t xml:space="preserve">___________ </w:t>
      </w:r>
      <w:r w:rsidRPr="00EE7F49">
        <w:rPr>
          <w:sz w:val="24"/>
          <w:szCs w:val="24"/>
        </w:rPr>
        <w:t xml:space="preserve"> № </w:t>
      </w:r>
      <w:r>
        <w:rPr>
          <w:sz w:val="24"/>
          <w:szCs w:val="24"/>
        </w:rPr>
        <w:t>________</w:t>
      </w:r>
    </w:p>
    <w:p w:rsidR="00561108" w:rsidRPr="00EE7F49" w:rsidRDefault="00561108" w:rsidP="00926CC9">
      <w:pPr>
        <w:jc w:val="right"/>
        <w:rPr>
          <w:sz w:val="24"/>
          <w:szCs w:val="24"/>
        </w:rPr>
      </w:pPr>
    </w:p>
    <w:p w:rsidR="00561108" w:rsidRDefault="00561108" w:rsidP="00926CC9">
      <w:pPr>
        <w:jc w:val="center"/>
        <w:rPr>
          <w:sz w:val="24"/>
          <w:szCs w:val="24"/>
        </w:rPr>
      </w:pPr>
    </w:p>
    <w:p w:rsidR="00561108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BF098D" w:rsidRDefault="00561108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F098D">
        <w:rPr>
          <w:sz w:val="28"/>
          <w:szCs w:val="28"/>
        </w:rPr>
        <w:t>ПРОГРАММА</w:t>
      </w:r>
    </w:p>
    <w:p w:rsidR="00561108" w:rsidRPr="00BF098D" w:rsidRDefault="00561108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КУЗНЕЦКА ПЕНЗЕНСКОЙ ОБЛАСТИ</w:t>
      </w:r>
    </w:p>
    <w:p w:rsidR="00561108" w:rsidRDefault="00561108" w:rsidP="00926CC9">
      <w:pPr>
        <w:jc w:val="center"/>
        <w:rPr>
          <w:sz w:val="28"/>
          <w:szCs w:val="28"/>
        </w:rPr>
      </w:pPr>
      <w:r w:rsidRPr="00BF098D">
        <w:rPr>
          <w:sz w:val="28"/>
          <w:szCs w:val="28"/>
        </w:rPr>
        <w:t>«РАЗВИТИЕ ОБРАЗОВАНИЯ В</w:t>
      </w:r>
      <w:r>
        <w:rPr>
          <w:sz w:val="28"/>
          <w:szCs w:val="28"/>
        </w:rPr>
        <w:t xml:space="preserve"> ГОРОДЕ КУЗНЕЦКЕ </w:t>
      </w:r>
    </w:p>
    <w:p w:rsidR="00561108" w:rsidRPr="00BF098D" w:rsidRDefault="00561108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561108" w:rsidRPr="00BF098D" w:rsidRDefault="00561108" w:rsidP="00926CC9">
      <w:pPr>
        <w:jc w:val="center"/>
        <w:rPr>
          <w:sz w:val="28"/>
          <w:szCs w:val="28"/>
        </w:rPr>
      </w:pPr>
      <w:r w:rsidRPr="00BF098D">
        <w:rPr>
          <w:sz w:val="28"/>
          <w:szCs w:val="28"/>
        </w:rPr>
        <w:t>на 2014-2020 годы</w:t>
      </w:r>
      <w:r>
        <w:rPr>
          <w:sz w:val="28"/>
          <w:szCs w:val="28"/>
        </w:rPr>
        <w:t>»</w:t>
      </w:r>
    </w:p>
    <w:p w:rsidR="00561108" w:rsidRPr="00BF098D" w:rsidRDefault="00561108" w:rsidP="00926CC9">
      <w:pPr>
        <w:jc w:val="center"/>
        <w:rPr>
          <w:sz w:val="28"/>
          <w:szCs w:val="28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center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Pr="00EE7F49" w:rsidRDefault="00561108" w:rsidP="00926CC9">
      <w:pPr>
        <w:jc w:val="both"/>
        <w:rPr>
          <w:sz w:val="24"/>
          <w:szCs w:val="24"/>
        </w:rPr>
      </w:pPr>
    </w:p>
    <w:p w:rsidR="00561108" w:rsidRDefault="00561108" w:rsidP="00926CC9">
      <w:pPr>
        <w:jc w:val="both"/>
        <w:rPr>
          <w:sz w:val="28"/>
          <w:szCs w:val="28"/>
        </w:rPr>
      </w:pPr>
    </w:p>
    <w:p w:rsidR="00561108" w:rsidRDefault="00561108" w:rsidP="00926CC9">
      <w:pPr>
        <w:jc w:val="both"/>
        <w:rPr>
          <w:sz w:val="28"/>
          <w:szCs w:val="28"/>
        </w:rPr>
      </w:pPr>
    </w:p>
    <w:p w:rsidR="00561108" w:rsidRDefault="00561108" w:rsidP="00926CC9">
      <w:pPr>
        <w:jc w:val="both"/>
        <w:rPr>
          <w:sz w:val="28"/>
          <w:szCs w:val="28"/>
        </w:rPr>
      </w:pPr>
    </w:p>
    <w:p w:rsidR="00561108" w:rsidRDefault="00561108" w:rsidP="00926CC9">
      <w:pPr>
        <w:jc w:val="both"/>
        <w:rPr>
          <w:sz w:val="28"/>
          <w:szCs w:val="28"/>
        </w:rPr>
      </w:pPr>
    </w:p>
    <w:p w:rsidR="00561108" w:rsidRDefault="00561108" w:rsidP="00F50751">
      <w:pPr>
        <w:rPr>
          <w:b/>
          <w:bCs/>
          <w:sz w:val="28"/>
          <w:szCs w:val="28"/>
        </w:rPr>
      </w:pPr>
    </w:p>
    <w:p w:rsidR="00561108" w:rsidRPr="000C5DE3" w:rsidRDefault="00561108" w:rsidP="00926CC9">
      <w:pPr>
        <w:ind w:firstLine="709"/>
        <w:jc w:val="center"/>
        <w:rPr>
          <w:b/>
          <w:bCs/>
          <w:sz w:val="28"/>
          <w:szCs w:val="28"/>
        </w:rPr>
      </w:pPr>
      <w:r w:rsidRPr="000C5DE3">
        <w:rPr>
          <w:b/>
          <w:bCs/>
          <w:sz w:val="28"/>
          <w:szCs w:val="28"/>
        </w:rPr>
        <w:t>Паспорт</w:t>
      </w:r>
    </w:p>
    <w:p w:rsidR="00561108" w:rsidRPr="000C5DE3" w:rsidRDefault="00561108" w:rsidP="00926CC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</w:t>
      </w:r>
      <w:r w:rsidRPr="000C5DE3">
        <w:rPr>
          <w:b/>
          <w:bCs/>
          <w:sz w:val="28"/>
          <w:szCs w:val="28"/>
        </w:rPr>
        <w:t xml:space="preserve">программы </w:t>
      </w:r>
      <w:r>
        <w:rPr>
          <w:b/>
          <w:bCs/>
          <w:sz w:val="28"/>
          <w:szCs w:val="28"/>
        </w:rPr>
        <w:t>города Кузнецка</w:t>
      </w:r>
    </w:p>
    <w:p w:rsidR="00561108" w:rsidRPr="001A5AE2" w:rsidRDefault="00561108" w:rsidP="00926CC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Развитие образования </w:t>
            </w:r>
            <w:r>
              <w:rPr>
                <w:sz w:val="28"/>
                <w:szCs w:val="28"/>
              </w:rPr>
              <w:t xml:space="preserve">в городе Кузнецке Пензенской области </w:t>
            </w:r>
            <w:r w:rsidRPr="001A5AE2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4</w:t>
            </w:r>
            <w:r w:rsidRPr="001A5AE2">
              <w:rPr>
                <w:sz w:val="28"/>
                <w:szCs w:val="28"/>
              </w:rPr>
              <w:t xml:space="preserve"> – 2020 годы</w:t>
            </w:r>
            <w:r>
              <w:rPr>
                <w:sz w:val="28"/>
                <w:szCs w:val="28"/>
              </w:rPr>
              <w:t>.</w:t>
            </w:r>
          </w:p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44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1A5AE2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города Кузнецка, у</w:t>
            </w:r>
            <w:r w:rsidRPr="00C46830">
              <w:rPr>
                <w:sz w:val="28"/>
                <w:szCs w:val="28"/>
              </w:rPr>
              <w:t>правление культуры</w:t>
            </w:r>
            <w:r>
              <w:rPr>
                <w:sz w:val="28"/>
                <w:szCs w:val="28"/>
              </w:rPr>
              <w:t xml:space="preserve"> города Кузнецка, отдел социальной</w:t>
            </w:r>
            <w:r w:rsidRPr="00C468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защиты населения администрации города Кузнецка.</w:t>
            </w: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44" w:type="dxa"/>
          </w:tcPr>
          <w:p w:rsidR="00561108" w:rsidRDefault="00561108" w:rsidP="00B22AC5">
            <w:pPr>
              <w:jc w:val="both"/>
              <w:rPr>
                <w:sz w:val="28"/>
                <w:szCs w:val="28"/>
              </w:rPr>
            </w:pPr>
            <w:r w:rsidRPr="008E79D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1A5AE2">
              <w:rPr>
                <w:sz w:val="28"/>
                <w:szCs w:val="28"/>
              </w:rPr>
              <w:t xml:space="preserve">Подпрограмма 1. </w:t>
            </w:r>
            <w:r>
              <w:rPr>
                <w:sz w:val="28"/>
                <w:szCs w:val="28"/>
              </w:rPr>
              <w:t>Развитие</w:t>
            </w:r>
            <w:r w:rsidRPr="001A5AE2">
              <w:rPr>
                <w:sz w:val="28"/>
                <w:szCs w:val="28"/>
              </w:rPr>
              <w:t xml:space="preserve"> дошкольного, общего </w:t>
            </w:r>
            <w:r w:rsidRPr="004E7B53">
              <w:rPr>
                <w:sz w:val="28"/>
                <w:szCs w:val="28"/>
              </w:rPr>
              <w:t>и дополнительного образования.</w:t>
            </w:r>
          </w:p>
          <w:p w:rsidR="00561108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A5AE2">
              <w:rPr>
                <w:sz w:val="28"/>
                <w:szCs w:val="28"/>
              </w:rPr>
              <w:t>Подпрограмма 2. 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  <w:p w:rsidR="00561108" w:rsidRPr="001A5AE2" w:rsidRDefault="00561108" w:rsidP="004A1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Подпрограмма 3. Создание условий для реализации муниципальной программы. </w:t>
            </w: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561108" w:rsidRPr="00FA641B" w:rsidRDefault="00561108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561108" w:rsidRPr="009A3C44" w:rsidRDefault="00561108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1. М</w:t>
            </w:r>
            <w:r w:rsidRPr="009A3C44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, позитивную социализацию детей.</w:t>
            </w:r>
          </w:p>
          <w:p w:rsidR="00561108" w:rsidRPr="00FA6C07" w:rsidRDefault="00561108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2. Ф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е и оценке качества образования.</w:t>
            </w:r>
          </w:p>
          <w:p w:rsidR="00561108" w:rsidRPr="00FA6C07" w:rsidRDefault="00561108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3. Р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ирование здорового образа жизни.</w:t>
            </w:r>
          </w:p>
          <w:p w:rsidR="00561108" w:rsidRPr="00573FDF" w:rsidRDefault="00561108" w:rsidP="002025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Обеспечение деятельности системы образования города Кузнецка.</w:t>
            </w: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Целевые показатели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561108" w:rsidRPr="002025F5" w:rsidRDefault="00561108" w:rsidP="002025F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A641B">
              <w:rPr>
                <w:sz w:val="28"/>
                <w:szCs w:val="28"/>
              </w:rPr>
              <w:t>беспеченность детей дошкольного</w:t>
            </w:r>
            <w:r>
              <w:rPr>
                <w:sz w:val="28"/>
                <w:szCs w:val="28"/>
              </w:rPr>
              <w:t xml:space="preserve"> </w:t>
            </w:r>
            <w:r w:rsidRPr="002025F5">
              <w:rPr>
                <w:sz w:val="28"/>
                <w:szCs w:val="28"/>
              </w:rPr>
              <w:t>возраста местами в дошкольных образовательных организациях (количество мест на 1000 детей).</w:t>
            </w:r>
          </w:p>
          <w:p w:rsidR="00561108" w:rsidRPr="009165E7" w:rsidRDefault="00561108" w:rsidP="009165E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A641B">
              <w:rPr>
                <w:sz w:val="28"/>
                <w:szCs w:val="28"/>
              </w:rPr>
              <w:t xml:space="preserve">оля выпускников </w:t>
            </w:r>
            <w:r w:rsidRPr="009165E7">
              <w:rPr>
                <w:sz w:val="28"/>
                <w:szCs w:val="28"/>
              </w:rPr>
              <w:t>муниципальных общеобразовательных организаций, не</w:t>
            </w:r>
            <w:r>
              <w:rPr>
                <w:sz w:val="28"/>
                <w:szCs w:val="28"/>
              </w:rPr>
              <w:t xml:space="preserve"> получивших аттестат о среднем общем образовании (</w:t>
            </w:r>
            <w:r w:rsidRPr="009165E7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9165E7">
              <w:rPr>
                <w:sz w:val="28"/>
                <w:szCs w:val="28"/>
              </w:rPr>
              <w:t>.</w:t>
            </w:r>
          </w:p>
          <w:p w:rsidR="00561108" w:rsidRDefault="00561108" w:rsidP="00926CC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2444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ельный вес несовершеннолетних в </w:t>
            </w:r>
            <w:r w:rsidRPr="0082444E">
              <w:rPr>
                <w:sz w:val="28"/>
                <w:szCs w:val="28"/>
              </w:rPr>
              <w:t>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r>
              <w:rPr>
                <w:sz w:val="28"/>
                <w:szCs w:val="28"/>
              </w:rPr>
              <w:t>.</w:t>
            </w:r>
          </w:p>
          <w:p w:rsidR="00561108" w:rsidRDefault="00561108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, реализующих программы общего образования, здания которых  находятся в аварийном состоянии или требуют капитального ремонта, в 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численности муниципальных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, реализующих программы общего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(%).</w:t>
            </w:r>
          </w:p>
          <w:p w:rsidR="00561108" w:rsidRDefault="00561108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 (%).</w:t>
            </w:r>
          </w:p>
          <w:p w:rsidR="00561108" w:rsidRDefault="00561108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обучающихся муниципальных общеобразовательных организаций, занимающихся во вторую смену, в общей численности обучающихся в муниципальных общеобразовательных организациях (%).</w:t>
            </w:r>
          </w:p>
          <w:p w:rsidR="00561108" w:rsidRPr="009165E7" w:rsidRDefault="00561108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муниципальных бюджетных общеобразовательных организациях, которым предоставлена возможность обучаться в соответствии с современными требованиями, в общей численности обучающихся (%). </w:t>
            </w:r>
          </w:p>
        </w:tc>
      </w:tr>
      <w:tr w:rsidR="00561108" w:rsidRPr="001A5AE2">
        <w:tc>
          <w:tcPr>
            <w:tcW w:w="3227" w:type="dxa"/>
          </w:tcPr>
          <w:p w:rsidR="00561108" w:rsidRPr="001A5AE2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561108" w:rsidRPr="002025F5" w:rsidRDefault="00561108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Срок реализации </w:t>
            </w:r>
            <w:r>
              <w:rPr>
                <w:sz w:val="28"/>
                <w:szCs w:val="28"/>
              </w:rPr>
              <w:t>– 2014-2020 годы</w:t>
            </w:r>
          </w:p>
        </w:tc>
      </w:tr>
      <w:tr w:rsidR="00561108" w:rsidRPr="001A5AE2">
        <w:trPr>
          <w:trHeight w:val="1265"/>
        </w:trPr>
        <w:tc>
          <w:tcPr>
            <w:tcW w:w="3227" w:type="dxa"/>
          </w:tcPr>
          <w:p w:rsidR="00561108" w:rsidRPr="00680F43" w:rsidRDefault="00561108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6344" w:type="dxa"/>
          </w:tcPr>
          <w:p w:rsidR="00561108" w:rsidRPr="00680F43" w:rsidRDefault="00561108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Общий объем финансирования муниципальной программы –</w:t>
            </w:r>
            <w:r>
              <w:rPr>
                <w:sz w:val="28"/>
                <w:szCs w:val="28"/>
              </w:rPr>
              <w:t xml:space="preserve"> 5229960,67 </w:t>
            </w:r>
            <w:r w:rsidRPr="00680F43">
              <w:rPr>
                <w:sz w:val="28"/>
                <w:szCs w:val="28"/>
              </w:rPr>
              <w:t>тыс. руб., в том числе: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по годам реализации: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2014 год – 677021,7 тыс. руб.;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2015 год -  867934,8 тыс. руб.;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711437,2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2017 год -  627007,7 тыс. руб.;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2018 год -  782173,09 тыс. руб.;</w:t>
            </w:r>
          </w:p>
          <w:p w:rsidR="00561108" w:rsidRPr="00773773" w:rsidRDefault="00561108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2019 год -   782193,09 тыс. руб.;</w:t>
            </w:r>
          </w:p>
          <w:p w:rsidR="00561108" w:rsidRPr="00680F43" w:rsidRDefault="00561108" w:rsidP="00544C3E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2020 год -   782193,09 тыс. руб.</w:t>
            </w:r>
          </w:p>
        </w:tc>
      </w:tr>
    </w:tbl>
    <w:p w:rsidR="00561108" w:rsidRDefault="00561108" w:rsidP="00926CC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561108" w:rsidRDefault="00561108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561108" w:rsidRDefault="00561108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1 муниципальной программы города Кузнецка «Развитие образования в городе Кузнецке Пензенской области </w:t>
      </w:r>
    </w:p>
    <w:p w:rsidR="00561108" w:rsidRPr="00C92AD7" w:rsidRDefault="00561108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561108" w:rsidRPr="00C92AD7" w:rsidRDefault="00561108" w:rsidP="00E009D3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95"/>
        <w:gridCol w:w="5476"/>
      </w:tblGrid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</w:t>
            </w:r>
            <w:r w:rsidRPr="00C92AD7">
              <w:rPr>
                <w:sz w:val="28"/>
                <w:szCs w:val="28"/>
              </w:rPr>
              <w:t xml:space="preserve"> дошкольного, общего и дополнительного образования</w:t>
            </w:r>
            <w:r>
              <w:rPr>
                <w:sz w:val="28"/>
                <w:szCs w:val="28"/>
              </w:rPr>
              <w:t>.</w:t>
            </w:r>
            <w:r w:rsidRPr="00C92AD7">
              <w:rPr>
                <w:sz w:val="28"/>
                <w:szCs w:val="28"/>
              </w:rPr>
              <w:t xml:space="preserve"> </w:t>
            </w:r>
          </w:p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561108" w:rsidRPr="00052A48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35" w:type="dxa"/>
          </w:tcPr>
          <w:p w:rsidR="00561108" w:rsidRPr="00FA641B" w:rsidRDefault="0056110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азвитие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1108" w:rsidRPr="0050356F" w:rsidRDefault="0056110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Pr="0050356F">
              <w:rPr>
                <w:rFonts w:ascii="Times New Roman" w:hAnsi="Times New Roman" w:cs="Times New Roman"/>
                <w:sz w:val="28"/>
                <w:szCs w:val="28"/>
              </w:rPr>
              <w:t>одернизация системы общего образования: переход на новые образовательные стандарты, изменение школьной инфраструктуры, создание благоприятных условий для сохранения и укрепления здоровья школьников, соверш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енствование организации питания.</w:t>
            </w:r>
          </w:p>
          <w:p w:rsidR="00561108" w:rsidRDefault="0056110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Развитие системы дополнительного образования.</w:t>
            </w:r>
          </w:p>
          <w:p w:rsidR="00561108" w:rsidRDefault="0056110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еализация государственной политики в сфере защиты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1108" w:rsidRPr="00052A48" w:rsidRDefault="0056110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E36C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ехническое и методическое сопровождение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деятельности </w:t>
            </w:r>
            <w:r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организаций</w:t>
            </w:r>
            <w:r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61108" w:rsidRPr="002C39C6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561108" w:rsidRPr="0057488A" w:rsidRDefault="00561108" w:rsidP="00B22AC5">
            <w:pPr>
              <w:pStyle w:val="ListParagraph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учреждениях всех типов</w:t>
            </w:r>
            <w:r>
              <w:rPr>
                <w:sz w:val="28"/>
                <w:szCs w:val="28"/>
              </w:rPr>
              <w:t xml:space="preserve"> (%)</w:t>
            </w:r>
            <w:r w:rsidRPr="0057488A">
              <w:rPr>
                <w:sz w:val="28"/>
                <w:szCs w:val="28"/>
              </w:rPr>
              <w:t>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33" w:hanging="33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 xml:space="preserve"> 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 (%).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детей, получающих горячее питание в общей численности обучающихся в общеобразовательных организациях (%).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(%).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5 до 18 лет, обучающихся по дополнительным образовательным программам в общей численности детей этого возраста (%).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</w:t>
            </w:r>
            <w:r>
              <w:rPr>
                <w:sz w:val="28"/>
                <w:szCs w:val="28"/>
              </w:rPr>
              <w:t xml:space="preserve">е на 2 обязательных предмета) в </w:t>
            </w:r>
            <w:r w:rsidRPr="002C39C6">
              <w:rPr>
                <w:sz w:val="28"/>
                <w:szCs w:val="28"/>
              </w:rPr>
              <w:t xml:space="preserve"> 10 процентах школ с худшими результатами единого государственного экзамена</w:t>
            </w:r>
            <w:r>
              <w:rPr>
                <w:sz w:val="28"/>
                <w:szCs w:val="28"/>
              </w:rPr>
              <w:t xml:space="preserve"> (%).</w:t>
            </w:r>
          </w:p>
          <w:p w:rsidR="00561108" w:rsidRPr="002C39C6" w:rsidRDefault="00561108" w:rsidP="00B22AC5">
            <w:pPr>
              <w:pStyle w:val="ListParagraph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Доля обучающихся в общеобразовательных организациях, занимающихся в одну смену, в общей численности обучающихся в об</w:t>
            </w:r>
            <w:r>
              <w:rPr>
                <w:sz w:val="28"/>
                <w:szCs w:val="28"/>
              </w:rPr>
              <w:t>щеобразовательных организациях (%).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Число новых мест в общеобразовательных организациях города Кузнецка</w:t>
            </w:r>
            <w:r>
              <w:rPr>
                <w:sz w:val="28"/>
                <w:szCs w:val="28"/>
              </w:rPr>
              <w:t xml:space="preserve"> (</w:t>
            </w:r>
            <w:r w:rsidRPr="002C39C6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.)</w:t>
            </w:r>
            <w:r w:rsidRPr="002C39C6">
              <w:rPr>
                <w:sz w:val="28"/>
                <w:szCs w:val="28"/>
              </w:rPr>
              <w:t>.</w:t>
            </w:r>
          </w:p>
          <w:p w:rsidR="00561108" w:rsidRDefault="00561108" w:rsidP="00B22AC5">
            <w:pPr>
              <w:pStyle w:val="ListParagraph"/>
              <w:numPr>
                <w:ilvl w:val="0"/>
                <w:numId w:val="5"/>
              </w:numPr>
              <w:ind w:left="21" w:hanging="9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учителей в возрасте до 30 лет в общей численности учителей общеобразовательных организаци</w:t>
            </w:r>
            <w:r>
              <w:rPr>
                <w:sz w:val="28"/>
                <w:szCs w:val="28"/>
              </w:rPr>
              <w:t>й (</w:t>
            </w:r>
            <w:r w:rsidRPr="002C39C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2C39C6">
              <w:rPr>
                <w:sz w:val="28"/>
                <w:szCs w:val="28"/>
              </w:rPr>
              <w:t>.</w:t>
            </w:r>
          </w:p>
          <w:p w:rsidR="00561108" w:rsidRPr="002C39C6" w:rsidRDefault="00561108" w:rsidP="00D075CE">
            <w:pPr>
              <w:pStyle w:val="ListParagraph"/>
              <w:numPr>
                <w:ilvl w:val="0"/>
                <w:numId w:val="5"/>
              </w:numPr>
              <w:ind w:left="12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численности</w:t>
            </w:r>
            <w:r>
              <w:rPr>
                <w:sz w:val="28"/>
                <w:szCs w:val="28"/>
              </w:rPr>
              <w:t xml:space="preserve"> педагогических работников организаций дополнительного образования</w:t>
            </w:r>
            <w:r w:rsidRPr="002C3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2C39C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2C39C6">
              <w:rPr>
                <w:sz w:val="28"/>
                <w:szCs w:val="28"/>
              </w:rPr>
              <w:t>.</w:t>
            </w:r>
          </w:p>
        </w:tc>
      </w:tr>
      <w:tr w:rsidR="00561108" w:rsidRPr="002C39C6">
        <w:tc>
          <w:tcPr>
            <w:tcW w:w="4219" w:type="dxa"/>
          </w:tcPr>
          <w:p w:rsidR="00561108" w:rsidRPr="00C92AD7" w:rsidRDefault="0056110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635" w:type="dxa"/>
          </w:tcPr>
          <w:p w:rsidR="00561108" w:rsidRPr="00FA641B" w:rsidRDefault="00561108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>Срок реализации подпрограммы –</w:t>
            </w:r>
          </w:p>
          <w:p w:rsidR="00561108" w:rsidRPr="002C39C6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2014-2020 годы.</w:t>
            </w:r>
          </w:p>
        </w:tc>
      </w:tr>
      <w:tr w:rsidR="00561108" w:rsidRPr="00680F43">
        <w:tc>
          <w:tcPr>
            <w:tcW w:w="4219" w:type="dxa"/>
          </w:tcPr>
          <w:p w:rsidR="00561108" w:rsidRPr="00680F43" w:rsidRDefault="00561108" w:rsidP="00544C3E">
            <w:pPr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бюджетных ассигнований подпрограммы</w:t>
            </w:r>
          </w:p>
        </w:tc>
        <w:tc>
          <w:tcPr>
            <w:tcW w:w="5635" w:type="dxa"/>
          </w:tcPr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>
              <w:rPr>
                <w:sz w:val="28"/>
                <w:szCs w:val="28"/>
              </w:rPr>
              <w:t>4921363,9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2014 год –636160,5 тыс. руб.;</w:t>
            </w:r>
          </w:p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–812981,2 тыс. руб.;</w:t>
            </w:r>
          </w:p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>658717,2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2017 год -  594234,3 тыс. руб.;</w:t>
            </w:r>
          </w:p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2018 год -   739756,9 тыс. руб.;</w:t>
            </w:r>
          </w:p>
          <w:p w:rsidR="00561108" w:rsidRPr="00173571" w:rsidRDefault="00561108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2019 год –  739756,9 тыс. руб.;</w:t>
            </w:r>
          </w:p>
          <w:p w:rsidR="00561108" w:rsidRPr="00544C3E" w:rsidRDefault="00561108" w:rsidP="00544C3E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 739756,9 тыс. руб.</w:t>
            </w:r>
          </w:p>
        </w:tc>
      </w:tr>
    </w:tbl>
    <w:p w:rsidR="00561108" w:rsidRDefault="00561108" w:rsidP="00E009D3">
      <w:pPr>
        <w:ind w:firstLine="709"/>
        <w:jc w:val="center"/>
        <w:rPr>
          <w:color w:val="FF00FF"/>
          <w:sz w:val="24"/>
          <w:szCs w:val="24"/>
        </w:rPr>
      </w:pPr>
    </w:p>
    <w:p w:rsidR="00561108" w:rsidRDefault="00561108" w:rsidP="006F676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</w:p>
    <w:p w:rsidR="00561108" w:rsidRDefault="00561108" w:rsidP="006708D9">
      <w:pPr>
        <w:rPr>
          <w:b/>
          <w:bCs/>
          <w:sz w:val="28"/>
          <w:szCs w:val="28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2 муниципальной программы города Кузнецка «Развитие образования в городе Кузнецке Пензенской области </w:t>
      </w:r>
    </w:p>
    <w:p w:rsidR="00561108" w:rsidRPr="00C92AD7" w:rsidRDefault="0056110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561108" w:rsidRPr="00C92AD7" w:rsidRDefault="00561108" w:rsidP="006F676C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03"/>
        <w:gridCol w:w="5468"/>
      </w:tblGrid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города Кузнецка, отдел социальной защиты населения администрации города Кузнецка.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24385">
              <w:rPr>
                <w:sz w:val="28"/>
                <w:szCs w:val="28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  <w:r>
              <w:rPr>
                <w:sz w:val="28"/>
                <w:szCs w:val="28"/>
              </w:rPr>
              <w:t>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35" w:type="dxa"/>
          </w:tcPr>
          <w:p w:rsidR="00561108" w:rsidRDefault="00561108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1.Увеличение масштабов и повышение качества </w:t>
            </w:r>
            <w:r w:rsidRPr="008A7C68">
              <w:rPr>
                <w:sz w:val="28"/>
                <w:szCs w:val="28"/>
              </w:rPr>
              <w:t>услуг по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8A7C68">
              <w:rPr>
                <w:sz w:val="28"/>
                <w:szCs w:val="28"/>
              </w:rPr>
              <w:t xml:space="preserve">     отдыха и оздоровления детей и подростков</w:t>
            </w:r>
            <w:r>
              <w:rPr>
                <w:sz w:val="28"/>
                <w:szCs w:val="28"/>
              </w:rPr>
              <w:t>.</w:t>
            </w:r>
          </w:p>
          <w:p w:rsidR="00561108" w:rsidRDefault="00561108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2.Развитие и </w:t>
            </w:r>
            <w:r w:rsidRPr="008A7C68">
              <w:rPr>
                <w:sz w:val="28"/>
                <w:szCs w:val="28"/>
              </w:rPr>
              <w:t>укрепление</w:t>
            </w:r>
            <w:r>
              <w:rPr>
                <w:sz w:val="28"/>
                <w:szCs w:val="28"/>
              </w:rPr>
              <w:t xml:space="preserve"> м</w:t>
            </w:r>
            <w:r w:rsidRPr="008A7C68">
              <w:rPr>
                <w:sz w:val="28"/>
                <w:szCs w:val="28"/>
              </w:rPr>
              <w:t>атериальн</w:t>
            </w:r>
            <w:r>
              <w:rPr>
                <w:sz w:val="28"/>
                <w:szCs w:val="28"/>
              </w:rPr>
              <w:t xml:space="preserve">о-технической </w:t>
            </w:r>
            <w:r w:rsidRPr="008A7C68"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</w:rPr>
              <w:t xml:space="preserve"> МБУ ДОЛ «Луч».</w:t>
            </w:r>
          </w:p>
          <w:p w:rsidR="00561108" w:rsidRPr="00AD7344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D734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</w:t>
            </w:r>
            <w:r w:rsidRPr="00AD7344">
              <w:rPr>
                <w:sz w:val="28"/>
                <w:szCs w:val="28"/>
              </w:rPr>
              <w:t xml:space="preserve">асширение спектра различных форм организации отдыха, оздоровления и занятости детей и </w:t>
            </w:r>
            <w:r>
              <w:rPr>
                <w:sz w:val="28"/>
                <w:szCs w:val="28"/>
              </w:rPr>
              <w:t>подростков в каникулярное время.</w:t>
            </w:r>
          </w:p>
          <w:p w:rsidR="00561108" w:rsidRPr="004C4F85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4.И</w:t>
            </w:r>
            <w:r w:rsidRPr="00AD7344">
              <w:rPr>
                <w:sz w:val="28"/>
                <w:szCs w:val="28"/>
              </w:rPr>
              <w:t>нформационно-методическое обеспечение организации отдыха и</w:t>
            </w:r>
            <w:r>
              <w:rPr>
                <w:sz w:val="28"/>
                <w:szCs w:val="28"/>
              </w:rPr>
              <w:t xml:space="preserve"> оздоровления детей, подростков.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561108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</w:t>
            </w:r>
            <w:r w:rsidRPr="000B7C01">
              <w:rPr>
                <w:sz w:val="28"/>
                <w:szCs w:val="28"/>
              </w:rPr>
              <w:t>хват детей школьного возраста, получивших услугу отдыха и оздоровления  в оздоровительных ла</w:t>
            </w:r>
            <w:r>
              <w:rPr>
                <w:sz w:val="28"/>
                <w:szCs w:val="28"/>
              </w:rPr>
              <w:t>герях различных типов в городе Кузнецке (%).</w:t>
            </w:r>
          </w:p>
          <w:p w:rsidR="00561108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9F45FF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B03F5D">
              <w:rPr>
                <w:sz w:val="28"/>
                <w:szCs w:val="28"/>
              </w:rPr>
              <w:t>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</w:t>
            </w:r>
            <w:r>
              <w:rPr>
                <w:sz w:val="28"/>
                <w:szCs w:val="28"/>
              </w:rPr>
              <w:t>рей (%).</w:t>
            </w:r>
          </w:p>
          <w:p w:rsidR="00561108" w:rsidRPr="004C4F85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FE01FB">
              <w:rPr>
                <w:sz w:val="28"/>
                <w:szCs w:val="28"/>
              </w:rPr>
              <w:t>дельный вес детей и подростков,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ситуации,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охваченных всеми формами отдыха и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оздоровления</w:t>
            </w:r>
            <w:r>
              <w:rPr>
                <w:sz w:val="28"/>
                <w:szCs w:val="28"/>
              </w:rPr>
              <w:t xml:space="preserve">, в </w:t>
            </w:r>
            <w:r w:rsidRPr="00FE01FB">
              <w:rPr>
                <w:sz w:val="28"/>
                <w:szCs w:val="28"/>
              </w:rPr>
              <w:t>общем</w:t>
            </w:r>
            <w:r>
              <w:rPr>
                <w:sz w:val="28"/>
                <w:szCs w:val="28"/>
              </w:rPr>
              <w:t xml:space="preserve"> количестве</w:t>
            </w:r>
            <w:r w:rsidRPr="00FE01FB">
              <w:rPr>
                <w:sz w:val="28"/>
                <w:szCs w:val="28"/>
              </w:rPr>
              <w:t xml:space="preserve"> детей,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 ситуации</w:t>
            </w:r>
            <w:r>
              <w:rPr>
                <w:sz w:val="28"/>
                <w:szCs w:val="28"/>
              </w:rPr>
              <w:t xml:space="preserve"> (%).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561108" w:rsidRPr="00C92AD7">
        <w:tc>
          <w:tcPr>
            <w:tcW w:w="4219" w:type="dxa"/>
          </w:tcPr>
          <w:p w:rsidR="00561108" w:rsidRPr="00AA28E6" w:rsidRDefault="00561108" w:rsidP="00544C3E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бюджетных ассигнований</w:t>
            </w:r>
            <w:r w:rsidRPr="00AA28E6">
              <w:rPr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635" w:type="dxa"/>
          </w:tcPr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>
              <w:rPr>
                <w:sz w:val="28"/>
                <w:szCs w:val="28"/>
              </w:rPr>
              <w:t>67830,17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2014 год – 8662,0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2015 год -  9087,8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9342,5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2017 год – 1532,0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 13055,29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13075,29 тыс. руб.;</w:t>
            </w:r>
          </w:p>
          <w:p w:rsidR="00561108" w:rsidRPr="00AA28E6" w:rsidRDefault="00561108" w:rsidP="00544C3E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13075,29 тыс. руб.</w:t>
            </w:r>
          </w:p>
        </w:tc>
      </w:tr>
    </w:tbl>
    <w:p w:rsidR="00561108" w:rsidRDefault="00561108" w:rsidP="00E009D3">
      <w:pPr>
        <w:ind w:firstLine="709"/>
        <w:jc w:val="center"/>
        <w:rPr>
          <w:color w:val="FF00FF"/>
          <w:sz w:val="24"/>
          <w:szCs w:val="24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61108" w:rsidRDefault="00561108" w:rsidP="006708D9">
      <w:pPr>
        <w:rPr>
          <w:b/>
          <w:bCs/>
          <w:sz w:val="28"/>
          <w:szCs w:val="28"/>
          <w:u w:val="single"/>
        </w:rPr>
      </w:pPr>
    </w:p>
    <w:p w:rsidR="00561108" w:rsidRDefault="00561108" w:rsidP="006708D9">
      <w:pPr>
        <w:rPr>
          <w:b/>
          <w:bCs/>
          <w:sz w:val="28"/>
          <w:szCs w:val="28"/>
          <w:u w:val="single"/>
        </w:rPr>
      </w:pP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561108" w:rsidRDefault="0056110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3 муниципальной программы города Кузнецка «Развитие образования в городе Кузнецке Пензенской области </w:t>
      </w:r>
    </w:p>
    <w:p w:rsidR="00561108" w:rsidRPr="00C92AD7" w:rsidRDefault="0056110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561108" w:rsidRPr="00C92AD7" w:rsidRDefault="00561108" w:rsidP="006F676C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03"/>
        <w:gridCol w:w="5468"/>
      </w:tblGrid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муниципальной программы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6F676C"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достижение высокого качества образования. Обеспечение деятельности образовательных организаций города Кузнецка.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35" w:type="dxa"/>
          </w:tcPr>
          <w:p w:rsidR="00561108" w:rsidRDefault="0056110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1.Обеспечение деятельности управления образования города Кузнецка.</w:t>
            </w:r>
          </w:p>
          <w:p w:rsidR="00561108" w:rsidRDefault="0056110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2.Информационно-разъяснительное сопровождение образовательного процесса.</w:t>
            </w:r>
          </w:p>
          <w:p w:rsidR="00561108" w:rsidRDefault="0056110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Техническое обслуживание образовательных организаций города Кузнецка.</w:t>
            </w:r>
          </w:p>
          <w:p w:rsidR="00561108" w:rsidRPr="004C4F85" w:rsidRDefault="0056110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учетно-расчетной деятельности учреждений системы образования города Кузнецка. </w:t>
            </w: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561108" w:rsidRPr="00BE4EF5" w:rsidRDefault="00561108" w:rsidP="00BE4EF5">
            <w:pPr>
              <w:pStyle w:val="ListParagraph"/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образовательных организаций, ежегодно представляющих общественности публичный отчет, обеспечивающий открытость и прозрачность образовательной и хозяйственной деятельности (%).</w:t>
            </w:r>
          </w:p>
          <w:p w:rsidR="00561108" w:rsidRPr="004C4F85" w:rsidRDefault="00561108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561108" w:rsidRPr="00C92AD7">
        <w:tc>
          <w:tcPr>
            <w:tcW w:w="4219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635" w:type="dxa"/>
          </w:tcPr>
          <w:p w:rsidR="00561108" w:rsidRPr="00C92AD7" w:rsidRDefault="0056110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561108" w:rsidRPr="00C92AD7">
        <w:tc>
          <w:tcPr>
            <w:tcW w:w="4219" w:type="dxa"/>
          </w:tcPr>
          <w:p w:rsidR="00561108" w:rsidRPr="00AA28E6" w:rsidRDefault="00561108" w:rsidP="00544C3E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бюджетных ассигнований подпрограммы</w:t>
            </w:r>
            <w:r w:rsidRPr="00AA28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35" w:type="dxa"/>
          </w:tcPr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>
              <w:rPr>
                <w:sz w:val="28"/>
                <w:szCs w:val="28"/>
              </w:rPr>
              <w:t>162701,6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43377,5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2017 год – 31241,4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 29360,9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29360,9 тыс. руб.;</w:t>
            </w:r>
          </w:p>
          <w:p w:rsidR="00561108" w:rsidRPr="008A49A3" w:rsidRDefault="0056110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29360,9 тыс. руб.</w:t>
            </w:r>
          </w:p>
          <w:p w:rsidR="00561108" w:rsidRPr="008A49A3" w:rsidRDefault="00561108" w:rsidP="00544C3E">
            <w:pPr>
              <w:jc w:val="both"/>
              <w:rPr>
                <w:sz w:val="28"/>
                <w:szCs w:val="28"/>
              </w:rPr>
            </w:pPr>
          </w:p>
        </w:tc>
      </w:tr>
    </w:tbl>
    <w:p w:rsidR="00561108" w:rsidRDefault="00561108" w:rsidP="006F676C">
      <w:pPr>
        <w:ind w:firstLine="709"/>
        <w:jc w:val="center"/>
        <w:rPr>
          <w:color w:val="FF00FF"/>
          <w:sz w:val="24"/>
          <w:szCs w:val="24"/>
        </w:rPr>
      </w:pPr>
    </w:p>
    <w:p w:rsidR="00561108" w:rsidRPr="00C96353" w:rsidRDefault="00561108" w:rsidP="00C963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353">
        <w:rPr>
          <w:b/>
          <w:bCs/>
          <w:sz w:val="28"/>
          <w:szCs w:val="28"/>
        </w:rPr>
        <w:t>Прочие программные мероприятия</w:t>
      </w:r>
    </w:p>
    <w:p w:rsidR="00561108" w:rsidRDefault="00561108" w:rsidP="00C96353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    </w:t>
      </w:r>
    </w:p>
    <w:p w:rsidR="00561108" w:rsidRDefault="00561108" w:rsidP="00C96353">
      <w:pPr>
        <w:numPr>
          <w:ilvl w:val="0"/>
          <w:numId w:val="10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Обеспечение деятельности управления образования города Кузнецка.</w:t>
      </w:r>
    </w:p>
    <w:p w:rsidR="00561108" w:rsidRDefault="00561108" w:rsidP="00C96353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муниципального казенного учреждения «Учетно-расчетный центр образования».</w:t>
      </w:r>
    </w:p>
    <w:p w:rsidR="00561108" w:rsidRDefault="00561108" w:rsidP="00C963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Финансирование прочих программных мероприятий осуществляется из бюджета города Кузнецка.</w:t>
      </w:r>
      <w:r>
        <w:t xml:space="preserve"> </w:t>
      </w:r>
      <w:r>
        <w:rPr>
          <w:sz w:val="28"/>
          <w:szCs w:val="28"/>
        </w:rPr>
        <w:t>Общий объем финансирования прочих программных мероприятий  составляет 78065,0 тыс. руб., из них по годам:</w:t>
      </w:r>
    </w:p>
    <w:p w:rsidR="00561108" w:rsidRDefault="00561108" w:rsidP="00C96353">
      <w:pPr>
        <w:jc w:val="both"/>
        <w:rPr>
          <w:sz w:val="28"/>
          <w:szCs w:val="28"/>
        </w:rPr>
      </w:pPr>
      <w:r>
        <w:rPr>
          <w:sz w:val="28"/>
          <w:szCs w:val="28"/>
        </w:rPr>
        <w:t>2014 год – 32199,2 тыс. руб.;</w:t>
      </w:r>
    </w:p>
    <w:p w:rsidR="00561108" w:rsidRDefault="00561108" w:rsidP="00C96353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– 45865,8 тыс. руб.</w:t>
      </w:r>
    </w:p>
    <w:p w:rsidR="00561108" w:rsidRDefault="00561108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561108" w:rsidRPr="005C301B" w:rsidRDefault="00561108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5C301B">
        <w:rPr>
          <w:b/>
          <w:bCs/>
          <w:sz w:val="28"/>
          <w:szCs w:val="28"/>
        </w:rPr>
        <w:t>Раздел 1. Общая характеристика сферы реализации муниципальной программы</w:t>
      </w:r>
    </w:p>
    <w:p w:rsidR="00561108" w:rsidRPr="001A5AE2" w:rsidRDefault="00561108" w:rsidP="00926CC9">
      <w:pPr>
        <w:ind w:firstLine="709"/>
        <w:jc w:val="both"/>
        <w:rPr>
          <w:sz w:val="28"/>
          <w:szCs w:val="28"/>
        </w:rPr>
      </w:pPr>
    </w:p>
    <w:p w:rsidR="00561108" w:rsidRDefault="00561108" w:rsidP="00926CC9">
      <w:pPr>
        <w:ind w:firstLine="709"/>
        <w:jc w:val="both"/>
        <w:rPr>
          <w:sz w:val="28"/>
          <w:szCs w:val="28"/>
        </w:rPr>
      </w:pPr>
      <w:r w:rsidRPr="008E44D9">
        <w:rPr>
          <w:sz w:val="28"/>
          <w:szCs w:val="28"/>
        </w:rPr>
        <w:t xml:space="preserve">В условиях масштабных преобразований в социальной и экономической жизни </w:t>
      </w:r>
      <w:r>
        <w:rPr>
          <w:sz w:val="28"/>
          <w:szCs w:val="28"/>
        </w:rPr>
        <w:t xml:space="preserve">города Кузнецка </w:t>
      </w:r>
      <w:r w:rsidRPr="008E44D9">
        <w:rPr>
          <w:sz w:val="28"/>
          <w:szCs w:val="28"/>
        </w:rPr>
        <w:t>к системе образования пр</w:t>
      </w:r>
      <w:r>
        <w:rPr>
          <w:sz w:val="28"/>
          <w:szCs w:val="28"/>
        </w:rPr>
        <w:t>едъявляются  высокие требования.</w:t>
      </w:r>
    </w:p>
    <w:p w:rsidR="00561108" w:rsidRPr="008E44D9" w:rsidRDefault="00561108" w:rsidP="00295C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E44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последние годы в сфере дошкольного образования существовала  проблема наличия</w:t>
      </w:r>
      <w:r w:rsidRPr="008E44D9">
        <w:rPr>
          <w:color w:val="000000"/>
          <w:sz w:val="28"/>
          <w:szCs w:val="28"/>
        </w:rPr>
        <w:t xml:space="preserve"> очередности в </w:t>
      </w:r>
      <w:r>
        <w:rPr>
          <w:color w:val="000000"/>
          <w:sz w:val="28"/>
          <w:szCs w:val="28"/>
        </w:rPr>
        <w:t>дошкольных образовательных организациях.</w:t>
      </w:r>
      <w:r w:rsidRPr="008E44D9">
        <w:rPr>
          <w:color w:val="000000"/>
          <w:sz w:val="28"/>
          <w:szCs w:val="28"/>
        </w:rPr>
        <w:t xml:space="preserve"> </w:t>
      </w:r>
    </w:p>
    <w:p w:rsidR="00561108" w:rsidRPr="00295C79" w:rsidRDefault="00561108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     С целью ликвидации очередности в ДОУ </w:t>
      </w:r>
      <w:r w:rsidRPr="00295C79">
        <w:rPr>
          <w:color w:val="000000"/>
          <w:spacing w:val="3"/>
          <w:sz w:val="28"/>
          <w:szCs w:val="28"/>
        </w:rPr>
        <w:t xml:space="preserve">управлением образования и администрацией города Кузнецка ведется целенаправленная системная работа по созданию дополнительных мест в дошкольных образовательных учреждениях. До 2013 года создание новых мест происходило за счет открытия новых групп в действующих детских садах (за 2011-2013гг. – 680 мест). </w:t>
      </w:r>
    </w:p>
    <w:p w:rsidR="00561108" w:rsidRPr="00295C79" w:rsidRDefault="00561108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Благодаря участию в программе «Модернизация систем дошкольного образования» в период с 2012-2015 год проведены работы по капитальному ремонту (МБДОУ ДС № 2, 23), реконструкции (здание бывшего детского дома) и приобретению здания под детский сад и создано дополнительно 665 мест.</w:t>
      </w:r>
    </w:p>
    <w:p w:rsidR="00561108" w:rsidRDefault="00561108" w:rsidP="00295C79">
      <w:pPr>
        <w:ind w:firstLine="709"/>
        <w:jc w:val="both"/>
      </w:pPr>
      <w:r w:rsidRPr="00295C79">
        <w:rPr>
          <w:sz w:val="28"/>
          <w:szCs w:val="28"/>
        </w:rPr>
        <w:t xml:space="preserve">    Сегодняшние родители имеют реальную возможность выбора типа, вида, режима работы дошкольного учреждения, получения спектра дополнительных услуг по изучению иностранного языка, по обучению компьютерной грамотности,  хореографии, ритмике, оказанию оздоровительных услуг. В дошкольных образовательных организациях оказываются дополнительные платные образовательные услуги.</w:t>
      </w:r>
      <w:r w:rsidRPr="00910A6E">
        <w:t xml:space="preserve"> </w:t>
      </w:r>
    </w:p>
    <w:p w:rsidR="00561108" w:rsidRDefault="00561108" w:rsidP="00295C79">
      <w:pPr>
        <w:autoSpaceDE w:val="0"/>
        <w:autoSpaceDN w:val="0"/>
        <w:adjustRightInd w:val="0"/>
        <w:spacing w:line="204" w:lineRule="auto"/>
        <w:jc w:val="both"/>
        <w:rPr>
          <w:sz w:val="28"/>
          <w:szCs w:val="28"/>
        </w:rPr>
      </w:pPr>
      <w:r w:rsidRPr="00303AE9">
        <w:rPr>
          <w:color w:val="000000"/>
          <w:sz w:val="28"/>
          <w:szCs w:val="28"/>
        </w:rPr>
        <w:t xml:space="preserve">             В ходе реализации </w:t>
      </w:r>
      <w:r>
        <w:rPr>
          <w:color w:val="000000"/>
          <w:sz w:val="28"/>
          <w:szCs w:val="28"/>
        </w:rPr>
        <w:t xml:space="preserve">муниципальной программы планируется дальнейшее </w:t>
      </w:r>
      <w:r w:rsidRPr="005A2C6A">
        <w:rPr>
          <w:sz w:val="28"/>
          <w:szCs w:val="28"/>
        </w:rPr>
        <w:t xml:space="preserve">увеличение показателя обеспеченности детей дошкольного </w:t>
      </w:r>
      <w:r w:rsidRPr="002A64F4">
        <w:rPr>
          <w:spacing w:val="-5"/>
          <w:sz w:val="28"/>
          <w:szCs w:val="28"/>
        </w:rPr>
        <w:t>возраста местами в дошкольных образовательных организациях</w:t>
      </w:r>
      <w:r w:rsidRPr="005A2C6A">
        <w:rPr>
          <w:sz w:val="28"/>
          <w:szCs w:val="28"/>
        </w:rPr>
        <w:t xml:space="preserve"> (колич</w:t>
      </w:r>
      <w:r>
        <w:rPr>
          <w:sz w:val="28"/>
          <w:szCs w:val="28"/>
        </w:rPr>
        <w:t xml:space="preserve">ество мест на 1000 детей) до </w:t>
      </w:r>
      <w:r w:rsidRPr="00D7716E">
        <w:rPr>
          <w:sz w:val="28"/>
          <w:szCs w:val="28"/>
        </w:rPr>
        <w:t>870</w:t>
      </w:r>
      <w:r>
        <w:rPr>
          <w:sz w:val="28"/>
          <w:szCs w:val="28"/>
        </w:rPr>
        <w:t>.</w:t>
      </w:r>
    </w:p>
    <w:p w:rsidR="00561108" w:rsidRDefault="00561108" w:rsidP="00303A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сфере общего образования города Кузнецка повышенное внимание уделяется индивидуальному подходу в обучении.</w:t>
      </w:r>
    </w:p>
    <w:p w:rsidR="00561108" w:rsidRPr="006A1987" w:rsidRDefault="00561108" w:rsidP="00303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выпускники общеобразовательных организаций города Кузнецка показывают высокие результаты на едином государственном экзамене. Качественная подготовка выпускников к ЕГЭ требует постоянного поиска новых форм работы с обучающимися, повышения уровня профессионального мастерства педагогов.  </w:t>
      </w:r>
      <w:r w:rsidRPr="006A1987">
        <w:rPr>
          <w:sz w:val="28"/>
          <w:szCs w:val="28"/>
        </w:rPr>
        <w:t xml:space="preserve">С целью обеспечения каждому </w:t>
      </w:r>
      <w:r>
        <w:rPr>
          <w:sz w:val="28"/>
          <w:szCs w:val="28"/>
        </w:rPr>
        <w:t>обучающемуся старших классов</w:t>
      </w:r>
      <w:r w:rsidRPr="006A1987">
        <w:rPr>
          <w:sz w:val="28"/>
          <w:szCs w:val="28"/>
        </w:rPr>
        <w:t xml:space="preserve"> (независимо от места проживания) возможности обучения по индивидуальному учебному плану (профилю обучения) увеличена доля </w:t>
      </w:r>
      <w:r>
        <w:rPr>
          <w:sz w:val="28"/>
          <w:szCs w:val="28"/>
        </w:rPr>
        <w:t xml:space="preserve">обучающихся </w:t>
      </w:r>
      <w:r w:rsidRPr="006A1987">
        <w:rPr>
          <w:sz w:val="28"/>
          <w:szCs w:val="28"/>
        </w:rPr>
        <w:t>старшей ступени, обучающихся в профильных классах.</w:t>
      </w:r>
      <w:r w:rsidRPr="006A1987">
        <w:rPr>
          <w:color w:val="FF0000"/>
          <w:sz w:val="28"/>
          <w:szCs w:val="28"/>
        </w:rPr>
        <w:t xml:space="preserve"> </w:t>
      </w:r>
      <w:r w:rsidRPr="006A1987">
        <w:rPr>
          <w:sz w:val="28"/>
          <w:szCs w:val="28"/>
        </w:rPr>
        <w:t xml:space="preserve">Реализацию указанной возможности остальным </w:t>
      </w:r>
      <w:r>
        <w:rPr>
          <w:sz w:val="28"/>
          <w:szCs w:val="28"/>
        </w:rPr>
        <w:t>обучающимся старшей ступени</w:t>
      </w:r>
      <w:r w:rsidRPr="006A1987">
        <w:rPr>
          <w:sz w:val="28"/>
          <w:szCs w:val="28"/>
        </w:rPr>
        <w:t xml:space="preserve"> планируется обеспечить за счёт развития Электронной системы образования Пензенской области и дистанционных образовательных технологий. </w:t>
      </w:r>
    </w:p>
    <w:p w:rsidR="00561108" w:rsidRPr="006A1987" w:rsidRDefault="00561108" w:rsidP="00303A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987">
        <w:rPr>
          <w:sz w:val="28"/>
          <w:szCs w:val="28"/>
        </w:rPr>
        <w:t xml:space="preserve">Всем образовательным </w:t>
      </w:r>
      <w:r>
        <w:rPr>
          <w:sz w:val="28"/>
          <w:szCs w:val="28"/>
        </w:rPr>
        <w:t>организациям</w:t>
      </w:r>
      <w:r w:rsidRPr="006A1987">
        <w:rPr>
          <w:sz w:val="28"/>
          <w:szCs w:val="28"/>
        </w:rPr>
        <w:t xml:space="preserve"> предос</w:t>
      </w:r>
      <w:r>
        <w:rPr>
          <w:sz w:val="28"/>
          <w:szCs w:val="28"/>
        </w:rPr>
        <w:t>тавлен</w:t>
      </w:r>
      <w:r w:rsidRPr="006A1987">
        <w:rPr>
          <w:sz w:val="28"/>
          <w:szCs w:val="28"/>
        </w:rPr>
        <w:t xml:space="preserve"> доступ к сети Интернет, управляемой системой контент-фильтрации на скорости от 512 Кб/с до 50 Мб/с.</w:t>
      </w:r>
    </w:p>
    <w:p w:rsidR="00561108" w:rsidRPr="00C01FCA" w:rsidRDefault="00561108" w:rsidP="00303AE9">
      <w:pPr>
        <w:tabs>
          <w:tab w:val="left" w:pos="-851"/>
          <w:tab w:val="left" w:pos="0"/>
        </w:tabs>
        <w:ind w:firstLine="567"/>
        <w:jc w:val="both"/>
        <w:rPr>
          <w:sz w:val="28"/>
          <w:szCs w:val="28"/>
        </w:rPr>
      </w:pPr>
      <w:r w:rsidRPr="003A110C">
        <w:rPr>
          <w:spacing w:val="-4"/>
          <w:sz w:val="28"/>
          <w:szCs w:val="28"/>
        </w:rPr>
        <w:t>Для успешного решения задач модернизации образования требуется эффективная работа всех звеньев системы повышения квалификации педагогических работников.</w:t>
      </w:r>
      <w:r>
        <w:rPr>
          <w:spacing w:val="-4"/>
          <w:sz w:val="28"/>
          <w:szCs w:val="28"/>
        </w:rPr>
        <w:t xml:space="preserve"> </w:t>
      </w:r>
      <w:bookmarkStart w:id="2" w:name="_GoBack"/>
      <w:bookmarkEnd w:id="2"/>
      <w:r w:rsidRPr="00C01FCA">
        <w:rPr>
          <w:spacing w:val="-4"/>
          <w:sz w:val="28"/>
          <w:szCs w:val="28"/>
        </w:rPr>
        <w:t>Значительное место в совершенствовании профессионального мастерства учителя отводится развитию системы профессиональных конкурсов</w:t>
      </w:r>
      <w:r w:rsidRPr="00C01FCA">
        <w:rPr>
          <w:sz w:val="28"/>
          <w:szCs w:val="28"/>
        </w:rPr>
        <w:t>.</w:t>
      </w:r>
    </w:p>
    <w:p w:rsidR="00561108" w:rsidRPr="00C01FCA" w:rsidRDefault="00561108" w:rsidP="00552D83">
      <w:pPr>
        <w:ind w:firstLine="567"/>
        <w:jc w:val="both"/>
        <w:rPr>
          <w:sz w:val="28"/>
          <w:szCs w:val="28"/>
        </w:rPr>
      </w:pPr>
      <w:r w:rsidRPr="00C01FCA">
        <w:rPr>
          <w:sz w:val="28"/>
          <w:szCs w:val="28"/>
        </w:rPr>
        <w:t xml:space="preserve">Для повышения престижности профессии учителя, материальной и моральной поддержки учителей в </w:t>
      </w:r>
      <w:r>
        <w:rPr>
          <w:sz w:val="28"/>
          <w:szCs w:val="28"/>
        </w:rPr>
        <w:t xml:space="preserve">городе Кузнецке </w:t>
      </w:r>
      <w:r w:rsidRPr="00C01FCA">
        <w:rPr>
          <w:sz w:val="28"/>
          <w:szCs w:val="28"/>
        </w:rPr>
        <w:t>ежегодно проводятся конкурсы профессионального мастерства</w:t>
      </w:r>
      <w:r>
        <w:rPr>
          <w:sz w:val="28"/>
          <w:szCs w:val="28"/>
        </w:rPr>
        <w:t xml:space="preserve"> (</w:t>
      </w:r>
      <w:r w:rsidRPr="00C01FCA">
        <w:rPr>
          <w:sz w:val="28"/>
          <w:szCs w:val="28"/>
        </w:rPr>
        <w:t>«Учитель года»</w:t>
      </w:r>
      <w:r>
        <w:rPr>
          <w:sz w:val="28"/>
          <w:szCs w:val="28"/>
        </w:rPr>
        <w:t>, «Воспитатель года»), ежегодная августовская педагогическая конференция, городские методические семинары.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В соответствии с постановлением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(с изменениями и дополнениями) (Зарегистрировано в Минюсте РФ 03.03.2011 № 19993) с 1 сентября 2011 года вступили в силу новые требования к условиям и организации обучения в образовательных организациях. Данные изменения предполагают значительные изменения в инфраструктуре образовательных организаций, в первую очередь в соответствии с разделом </w:t>
      </w:r>
      <w:r w:rsidRPr="00336F06">
        <w:rPr>
          <w:sz w:val="28"/>
          <w:szCs w:val="28"/>
          <w:lang w:val="en-US"/>
        </w:rPr>
        <w:t>IV</w:t>
      </w:r>
      <w:r w:rsidRPr="00336F06">
        <w:rPr>
          <w:sz w:val="28"/>
          <w:szCs w:val="28"/>
        </w:rPr>
        <w:t xml:space="preserve"> СанПиН 2.4.2.2821-10 «Требования к зданию» и разделом </w:t>
      </w:r>
      <w:r w:rsidRPr="00336F06">
        <w:rPr>
          <w:sz w:val="28"/>
          <w:szCs w:val="28"/>
          <w:lang w:val="en-US"/>
        </w:rPr>
        <w:t>V</w:t>
      </w:r>
      <w:r w:rsidRPr="00336F06">
        <w:rPr>
          <w:sz w:val="28"/>
          <w:szCs w:val="28"/>
        </w:rPr>
        <w:t xml:space="preserve"> «Требования к помещениям и оборудованию общеобразовательных учреждений». 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 целях приведения материальной базы образовательных организаций в соответствие с требованиями вышеуказанного документа, потребуются значительные материальные затраты, прежде всего на текущий и капитальный ремонт.</w:t>
      </w:r>
    </w:p>
    <w:p w:rsidR="00561108" w:rsidRPr="00336F06" w:rsidRDefault="00561108" w:rsidP="00336F0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6F06">
        <w:rPr>
          <w:color w:val="000000"/>
          <w:sz w:val="28"/>
          <w:szCs w:val="28"/>
        </w:rPr>
        <w:t xml:space="preserve">        </w:t>
      </w:r>
      <w:r w:rsidRPr="00336F06">
        <w:rPr>
          <w:sz w:val="28"/>
          <w:szCs w:val="28"/>
        </w:rPr>
        <w:t>Перед системой общего образования стоит серьёзная задача по ликвидации 2-й смены в общеобразовательном процессе. В настоящее время обучение в 2 смены происходит в МБОУ СОШ № 5 города Кузнецка и МБОУ лицее № 21 города Кузнецка. Ликвидация второй смены планируется за счет пересмотра микрорайона МБОУ лицея № 21 и строительства пристроя в МБОУ СОШ № 5 города Кузнецка.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 системе дополнительного образования детей с каждым годом происходит увеличение доли обучающихся по программам дополнительного образования. В связи с этим, требуются материальные затраты на развитие материальной базы учреждений дополнительного образования и мероприятия по привлечению молодых педагогов.</w:t>
      </w:r>
    </w:p>
    <w:p w:rsidR="00561108" w:rsidRPr="00336F06" w:rsidRDefault="00561108" w:rsidP="00336F06">
      <w:pPr>
        <w:jc w:val="both"/>
        <w:rPr>
          <w:spacing w:val="-6"/>
          <w:sz w:val="28"/>
          <w:szCs w:val="28"/>
        </w:rPr>
      </w:pPr>
      <w:r w:rsidRPr="00336F06">
        <w:rPr>
          <w:spacing w:val="-6"/>
          <w:sz w:val="28"/>
          <w:szCs w:val="28"/>
        </w:rPr>
        <w:t xml:space="preserve">          Загородный отдых обучающихся в период летних каникул организован в МБУ ДОЛ «Луч». Детский оздоровительный лагерь нуждается в существенном обновлении и развитии инфраструктуры, в том числе </w:t>
      </w:r>
      <w:r w:rsidRPr="00336F06">
        <w:rPr>
          <w:sz w:val="28"/>
          <w:szCs w:val="28"/>
        </w:rPr>
        <w:t xml:space="preserve">модернизации и ремонте материальной базы, так как современная ситуация требует более структурированного подхода к организации отдыха и оздоровления детей, поскольку происходят качественные изменения в образовательном, культурном и нравственном уровне развития детей. </w:t>
      </w:r>
    </w:p>
    <w:p w:rsidR="00561108" w:rsidRPr="00336F06" w:rsidRDefault="00561108" w:rsidP="00336F06">
      <w:pPr>
        <w:ind w:firstLine="709"/>
        <w:jc w:val="both"/>
        <w:rPr>
          <w:spacing w:val="-6"/>
          <w:sz w:val="28"/>
          <w:szCs w:val="28"/>
        </w:rPr>
      </w:pPr>
      <w:r w:rsidRPr="00336F06">
        <w:rPr>
          <w:spacing w:val="-6"/>
          <w:sz w:val="28"/>
          <w:szCs w:val="28"/>
        </w:rPr>
        <w:t xml:space="preserve">Полноценные отдых и оздоровление детей в лагерях с дневным пребыванием детей невозможны без подготовки и содержания материально-технической базы образовательных учреждений. Кроме того, социально-экономическое положение многих семей не позволяет самостоятельно организовать их отдых и оздоровление.  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Для каждого уровня образования определены ключевые задачи и направления развития. </w:t>
      </w:r>
      <w:r w:rsidRPr="00336F06">
        <w:rPr>
          <w:b/>
          <w:bCs/>
          <w:sz w:val="28"/>
          <w:szCs w:val="28"/>
        </w:rPr>
        <w:t>Общими направлениями деятельности</w:t>
      </w:r>
      <w:r w:rsidRPr="00336F06">
        <w:rPr>
          <w:sz w:val="28"/>
          <w:szCs w:val="28"/>
        </w:rPr>
        <w:t xml:space="preserve"> является: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совершенствование структуры и сети образовательных организаций;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формирование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36F06">
        <w:rPr>
          <w:spacing w:val="-6"/>
          <w:sz w:val="28"/>
          <w:szCs w:val="28"/>
        </w:rPr>
        <w:t>повышение эффективности управления системой образования;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проведение ремонтных работ в общеобразовательных организациях.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В общем образовании, включающем уровень дошкольного образования, </w:t>
      </w:r>
      <w:r w:rsidRPr="00336F06">
        <w:rPr>
          <w:b/>
          <w:bCs/>
          <w:sz w:val="28"/>
          <w:szCs w:val="28"/>
        </w:rPr>
        <w:t>приоритетными</w:t>
      </w:r>
      <w:r w:rsidRPr="00336F06">
        <w:rPr>
          <w:sz w:val="28"/>
          <w:szCs w:val="28"/>
        </w:rPr>
        <w:t xml:space="preserve"> являются: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достижение к 2016 году 100 процентов доступности дошкольного образования для детей в возрасте от 3 до 7 лет;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внедрение федерального государственного образовательного стандарта дошкольного образования во всех организациях, реализующих программы дошкольного образования;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удовлетворение потребности в дополнительных местах в общеобразовательных организациях;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сокращение разрыва образовательных результатов школьников </w:t>
      </w:r>
      <w:r w:rsidRPr="00336F06">
        <w:rPr>
          <w:sz w:val="28"/>
          <w:szCs w:val="28"/>
        </w:rPr>
        <w:br/>
        <w:t>(по результатам единого государственного экзамена) за счет реализации соответствующих образовательных программ;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обеспечение условий обучения в соответствии с требованиями федеральных государственных образовательных стандартов.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pacing w:val="-4"/>
          <w:sz w:val="28"/>
          <w:szCs w:val="28"/>
        </w:rPr>
        <w:t>Цели и задачи муниципальной программы будут достигаться в результате</w:t>
      </w:r>
      <w:r w:rsidRPr="00336F06">
        <w:rPr>
          <w:sz w:val="28"/>
          <w:szCs w:val="28"/>
        </w:rPr>
        <w:t xml:space="preserve"> реализации основных мероприятий.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Перечень основных мероприятий государственной программы: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Подпрограмма 1: «Развитие дошкольного, общего и дополнительного образования детей»</w:t>
      </w:r>
    </w:p>
    <w:p w:rsidR="00561108" w:rsidRPr="00336F06" w:rsidRDefault="0056110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муниципальных систем дошкольного образования.</w:t>
      </w:r>
    </w:p>
    <w:p w:rsidR="00561108" w:rsidRPr="00336F06" w:rsidRDefault="0056110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систем общего образования.</w:t>
      </w:r>
    </w:p>
    <w:p w:rsidR="00561108" w:rsidRPr="00336F06" w:rsidRDefault="0056110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муниципальной системы дополнительного образования детей.</w:t>
      </w:r>
    </w:p>
    <w:p w:rsidR="00561108" w:rsidRPr="00336F06" w:rsidRDefault="0056110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Реализация государственной политики в сфере защиты детей-сирот и детей, оставшихся без попечения родителей.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Подпрограмма 2: «Организация отдыха, оздоровления, занятости детей и подростков в Пензенской области на 2014–2015 года»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2.1. Увеличение масштабов и повышение качества услуг по организации отдыха и оздоровления детей и подростков в городе Кузнецке.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2.2. Развитие и укрепление материально-технической базы загородных детских оздоровительных лагерей.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2.3. Расширение спектра различных форм организации отдыха, оздоровления и занятости детей и подростков в каникулярное время.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Подпрограмма 3: «Обеспечение реализации муниципальной программы и прочих мероприятий к ней».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3.1 Обеспечение реализации мероприятий муниципальной программы и прочих мероприятий к ней.</w:t>
      </w:r>
    </w:p>
    <w:p w:rsidR="00561108" w:rsidRPr="00336F06" w:rsidRDefault="0056110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1108" w:rsidRPr="00336F06" w:rsidRDefault="00561108" w:rsidP="00336F06">
      <w:pPr>
        <w:pStyle w:val="Default"/>
        <w:jc w:val="center"/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</w:pPr>
      <w:r w:rsidRPr="00336F06">
        <w:rPr>
          <w:rFonts w:ascii="Times New Roman" w:eastAsia="Times New Roman" w:cs="Times New Roman"/>
          <w:b/>
          <w:bCs/>
          <w:color w:val="auto"/>
          <w:sz w:val="28"/>
          <w:szCs w:val="28"/>
        </w:rPr>
        <w:t xml:space="preserve">Раздел 2.  </w:t>
      </w:r>
      <w:r w:rsidRPr="00336F06"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  <w:t xml:space="preserve"> Цели и задачи  Муниципальной программы</w:t>
      </w:r>
    </w:p>
    <w:p w:rsidR="00561108" w:rsidRPr="00336F06" w:rsidRDefault="00561108" w:rsidP="00336F06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Цель муниципальной программы - 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города Кузнецка.</w:t>
      </w:r>
    </w:p>
    <w:p w:rsidR="00561108" w:rsidRPr="00336F06" w:rsidRDefault="00561108" w:rsidP="00336F06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Задачи муниципальной программы:</w:t>
      </w:r>
    </w:p>
    <w:p w:rsidR="00561108" w:rsidRPr="00336F06" w:rsidRDefault="00561108" w:rsidP="00336F06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1. 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561108" w:rsidRPr="00336F06" w:rsidRDefault="00561108" w:rsidP="00336F06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2. Формирование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561108" w:rsidRPr="00336F06" w:rsidRDefault="00561108" w:rsidP="00336F06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3.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561108" w:rsidRPr="00336F06" w:rsidRDefault="00561108" w:rsidP="00336F06">
      <w:pPr>
        <w:pStyle w:val="Default"/>
        <w:jc w:val="both"/>
        <w:rPr>
          <w:rFonts w:ascii="Times New Roman" w:cs="Times New Roman"/>
          <w:color w:val="E36C0A"/>
          <w:sz w:val="28"/>
          <w:szCs w:val="28"/>
          <w:lang w:eastAsia="en-US"/>
        </w:rPr>
      </w:pPr>
      <w:r w:rsidRPr="00336F06">
        <w:rPr>
          <w:rFonts w:ascii="Times New Roman" w:cs="Times New Roman"/>
          <w:sz w:val="28"/>
          <w:szCs w:val="28"/>
        </w:rPr>
        <w:t>4. Повышение эффективности управления муниципальной системой образования.</w:t>
      </w:r>
      <w:r w:rsidRPr="00336F06">
        <w:rPr>
          <w:rFonts w:ascii="Times New Roman" w:cs="Times New Roman"/>
          <w:color w:val="E36C0A"/>
          <w:sz w:val="28"/>
          <w:szCs w:val="28"/>
          <w:lang w:eastAsia="en-US"/>
        </w:rPr>
        <w:t xml:space="preserve"> 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Количественные значения целевых показателей муниципальной программы приводятся в приложении № 1. Перечень и количественные значения целевых показателей муниципальной программы носят открытый характер и предусматривают возможность корректировки в случаях их досрочного выполнения (потери актуальности), появления новых технологических и социально-экономических обстоятельств, существенно влияющих на достижение цели муниципальной программы. 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</w:p>
    <w:p w:rsidR="00561108" w:rsidRPr="00336F06" w:rsidRDefault="00561108" w:rsidP="00336F06">
      <w:pPr>
        <w:ind w:firstLine="709"/>
        <w:jc w:val="center"/>
        <w:rPr>
          <w:b/>
          <w:bCs/>
          <w:sz w:val="28"/>
          <w:szCs w:val="28"/>
        </w:rPr>
      </w:pPr>
      <w:r w:rsidRPr="00336F06">
        <w:rPr>
          <w:b/>
          <w:bCs/>
          <w:sz w:val="28"/>
          <w:szCs w:val="28"/>
        </w:rPr>
        <w:t xml:space="preserve">Раздел 3. Сроки реализации муниципальной программы </w:t>
      </w:r>
    </w:p>
    <w:p w:rsidR="00561108" w:rsidRPr="00336F06" w:rsidRDefault="00561108" w:rsidP="00336F06">
      <w:pPr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         Муниципальная программа «Развитие образования в городе Кузнецке Пензенской области на 2014-2020 годы» реализуется в 2014-2020 годах.</w:t>
      </w:r>
    </w:p>
    <w:p w:rsidR="00561108" w:rsidRPr="00336F06" w:rsidRDefault="00561108" w:rsidP="00336F06">
      <w:pPr>
        <w:jc w:val="both"/>
        <w:rPr>
          <w:sz w:val="28"/>
          <w:szCs w:val="28"/>
        </w:rPr>
      </w:pPr>
    </w:p>
    <w:p w:rsidR="00561108" w:rsidRPr="00336F06" w:rsidRDefault="00561108" w:rsidP="00336F06">
      <w:pPr>
        <w:ind w:firstLine="709"/>
        <w:jc w:val="center"/>
        <w:rPr>
          <w:b/>
          <w:bCs/>
          <w:sz w:val="28"/>
          <w:szCs w:val="28"/>
        </w:rPr>
      </w:pPr>
      <w:r w:rsidRPr="00336F06">
        <w:rPr>
          <w:b/>
          <w:bCs/>
          <w:sz w:val="28"/>
          <w:szCs w:val="28"/>
        </w:rPr>
        <w:t>Раздел 4. Основные меры правового регулирования, направленные на достижение целевых показателей муниципальной программы</w:t>
      </w:r>
    </w:p>
    <w:p w:rsidR="00561108" w:rsidRPr="00336F06" w:rsidRDefault="00561108" w:rsidP="00336F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В связи с изменением законодательства Российской Федерации в сфере образования и в целях эффективного осуществления мероприятий муниципальной программы в ходе ее реализации управление образования города Кузнецка планирует  разрабатывать нормативные правовые акты в сфере ее реализации.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 рамках реализации муниципальной программы предполагается сформировать необходимую нормативную правовую базу и правовые механизмы для обеспечения достижения целей муниципальной программы.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Сведения об основных мерах правового регулирования при реализации муниципальной программы представлены в приложении № 2.</w:t>
      </w:r>
    </w:p>
    <w:p w:rsidR="00561108" w:rsidRPr="00336F06" w:rsidRDefault="00561108" w:rsidP="00336F06">
      <w:pPr>
        <w:jc w:val="center"/>
        <w:rPr>
          <w:b/>
          <w:bCs/>
          <w:sz w:val="28"/>
          <w:szCs w:val="28"/>
          <w:u w:val="single"/>
        </w:rPr>
      </w:pPr>
    </w:p>
    <w:p w:rsidR="00561108" w:rsidRPr="00336F06" w:rsidRDefault="00561108" w:rsidP="00336F06">
      <w:pPr>
        <w:jc w:val="center"/>
        <w:rPr>
          <w:b/>
          <w:bCs/>
          <w:sz w:val="28"/>
          <w:szCs w:val="28"/>
        </w:rPr>
      </w:pPr>
      <w:r w:rsidRPr="00336F06">
        <w:rPr>
          <w:b/>
          <w:bCs/>
          <w:sz w:val="28"/>
          <w:szCs w:val="28"/>
        </w:rPr>
        <w:t>Раздел 5. Ресурсное обеспечение реализации муниципальной программы</w:t>
      </w:r>
    </w:p>
    <w:p w:rsidR="00561108" w:rsidRPr="00336F06" w:rsidRDefault="0056110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 (выполнение работ) муниципальными учреждениями города Кузнецка по муниципальной программе «Развитие образования в городе Кузнецке Пензенской области на 2014-2020 годы» на 2014-2015 годы представлен в приложении №3; прогноз сводных показателей муниципальных заданий на оказание муниципальных услуг (выполнение работ) муниципальными учреждениями города Кузнецка по муниципальной программе «Развитие образования в городе Кузнецке Пензенской области на 2014-2020 годы» на 2016-2020 годы представлен в приложении №3.1.</w:t>
      </w:r>
    </w:p>
    <w:p w:rsidR="00561108" w:rsidRPr="00336F06" w:rsidRDefault="0056110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 программы осуществляется за счет средств федерального бюджета, бюджета Пензенской области, бюджета города Кузнецка.</w:t>
      </w:r>
    </w:p>
    <w:p w:rsidR="00561108" w:rsidRPr="00336F06" w:rsidRDefault="0056110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Объемы бюджетных ассигнований уточняются ежегодно при формировании бюджета города Кузнецка на очередной финансовый год и плановый период.</w:t>
      </w:r>
    </w:p>
    <w:p w:rsidR="00561108" w:rsidRPr="00336F06" w:rsidRDefault="0056110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за счет всех источников финансирования на 2014-2015 годы «Развитие образования в городе Кузнецке Пензенской области на 2014-2020 годы» представлен в приложении № 4; ресурсное обеспечение реализации муниципальной программы за счет всех источников финансирования на 2016-2020 годы «Развитие образования в городе Кузнецке Пензенской области на 2014-2020 годы» представлен в приложении № 4.1.</w:t>
      </w:r>
    </w:p>
    <w:p w:rsidR="00561108" w:rsidRPr="00336F06" w:rsidRDefault="00561108" w:rsidP="00336F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 xml:space="preserve">      Ресурсное обеспечение реализации муниципальной программы за счет средств бюджета города Кузнецка на 2014-2015годы «Развитие образования в городе Кузнецке Пензенской области на 2014-2020 годы»  представлен в приложении № 5; ресурсное обеспечение реализации муниципальной программы за счет средств бюджета города Кузнецка на 2016-2020 годы «Развитие образования в городе Кузнецке Пензенской области на 2014-2020 годы»  представлен в приложении № 5.1.</w:t>
      </w:r>
    </w:p>
    <w:p w:rsidR="00561108" w:rsidRPr="00336F06" w:rsidRDefault="0056110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«Развитие образования в городе Кузнецке Пензенской области на 2014-2020 годы» на 2014-2015 годы представлен в приложении № 6, перечень основных мероприятий, мероприятий муниципальной программы «Развитие образования в городе Кузнецке Пензенской области на 2014-2020 годы» на 2016-2020 годы представлен в приложении № 6.1.</w:t>
      </w: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</w:p>
    <w:p w:rsidR="00561108" w:rsidRPr="00336F06" w:rsidRDefault="00561108" w:rsidP="00336F06">
      <w:pPr>
        <w:ind w:firstLine="709"/>
        <w:jc w:val="both"/>
        <w:rPr>
          <w:sz w:val="28"/>
          <w:szCs w:val="28"/>
        </w:rPr>
      </w:pPr>
    </w:p>
    <w:p w:rsidR="00561108" w:rsidRPr="00336F06" w:rsidRDefault="00561108" w:rsidP="00336F06">
      <w:pPr>
        <w:pStyle w:val="BodyText"/>
        <w:jc w:val="right"/>
        <w:rPr>
          <w:sz w:val="28"/>
          <w:szCs w:val="28"/>
        </w:rPr>
      </w:pPr>
    </w:p>
    <w:p w:rsidR="00561108" w:rsidRDefault="00561108" w:rsidP="00E7585A">
      <w:pPr>
        <w:pStyle w:val="BodyText"/>
        <w:jc w:val="right"/>
        <w:rPr>
          <w:sz w:val="28"/>
          <w:szCs w:val="28"/>
        </w:rPr>
      </w:pPr>
    </w:p>
    <w:p w:rsidR="00561108" w:rsidRDefault="00561108" w:rsidP="00E7585A">
      <w:pPr>
        <w:pStyle w:val="BodyText"/>
        <w:jc w:val="right"/>
        <w:rPr>
          <w:sz w:val="28"/>
          <w:szCs w:val="28"/>
        </w:rPr>
      </w:pPr>
    </w:p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p w:rsidR="00561108" w:rsidRDefault="00561108"/>
    <w:sectPr w:rsidR="00561108" w:rsidSect="00F13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83CA7"/>
    <w:multiLevelType w:val="hybridMultilevel"/>
    <w:tmpl w:val="9586A390"/>
    <w:lvl w:ilvl="0" w:tplc="6680D48C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7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85A"/>
    <w:rsid w:val="00052A48"/>
    <w:rsid w:val="00086923"/>
    <w:rsid w:val="000B00CC"/>
    <w:rsid w:val="000B7C01"/>
    <w:rsid w:val="000C09B6"/>
    <w:rsid w:val="000C5DE3"/>
    <w:rsid w:val="00100340"/>
    <w:rsid w:val="00131C98"/>
    <w:rsid w:val="00173571"/>
    <w:rsid w:val="001A530E"/>
    <w:rsid w:val="001A5AE2"/>
    <w:rsid w:val="002025F5"/>
    <w:rsid w:val="00225B9E"/>
    <w:rsid w:val="002648F3"/>
    <w:rsid w:val="00293507"/>
    <w:rsid w:val="002940B1"/>
    <w:rsid w:val="00295C79"/>
    <w:rsid w:val="002A64F4"/>
    <w:rsid w:val="002B76CF"/>
    <w:rsid w:val="002C39C6"/>
    <w:rsid w:val="002D5DD6"/>
    <w:rsid w:val="00303AE9"/>
    <w:rsid w:val="0031651A"/>
    <w:rsid w:val="00336F06"/>
    <w:rsid w:val="003A110C"/>
    <w:rsid w:val="003C43EA"/>
    <w:rsid w:val="00424385"/>
    <w:rsid w:val="00471D86"/>
    <w:rsid w:val="00480BD2"/>
    <w:rsid w:val="004A162C"/>
    <w:rsid w:val="004C4F85"/>
    <w:rsid w:val="004E7B53"/>
    <w:rsid w:val="0050356F"/>
    <w:rsid w:val="00517F73"/>
    <w:rsid w:val="00544C3E"/>
    <w:rsid w:val="00552D83"/>
    <w:rsid w:val="00556F08"/>
    <w:rsid w:val="00561108"/>
    <w:rsid w:val="00573FDF"/>
    <w:rsid w:val="0057488A"/>
    <w:rsid w:val="005A2C6A"/>
    <w:rsid w:val="005C301B"/>
    <w:rsid w:val="005D659C"/>
    <w:rsid w:val="005E26E2"/>
    <w:rsid w:val="00616F77"/>
    <w:rsid w:val="00656CD8"/>
    <w:rsid w:val="006708D9"/>
    <w:rsid w:val="00680F43"/>
    <w:rsid w:val="006A1987"/>
    <w:rsid w:val="006A74FF"/>
    <w:rsid w:val="006F494B"/>
    <w:rsid w:val="006F5BD1"/>
    <w:rsid w:val="006F676C"/>
    <w:rsid w:val="00773773"/>
    <w:rsid w:val="007A0AEC"/>
    <w:rsid w:val="007C0A57"/>
    <w:rsid w:val="007D3D9D"/>
    <w:rsid w:val="00823849"/>
    <w:rsid w:val="0082444E"/>
    <w:rsid w:val="00832F72"/>
    <w:rsid w:val="0084400D"/>
    <w:rsid w:val="008847CA"/>
    <w:rsid w:val="008A49A3"/>
    <w:rsid w:val="008A7C68"/>
    <w:rsid w:val="008E44D9"/>
    <w:rsid w:val="008E79D4"/>
    <w:rsid w:val="00900A38"/>
    <w:rsid w:val="00903040"/>
    <w:rsid w:val="00904A0C"/>
    <w:rsid w:val="00910A6E"/>
    <w:rsid w:val="00913A16"/>
    <w:rsid w:val="009165E7"/>
    <w:rsid w:val="00926CC9"/>
    <w:rsid w:val="00934406"/>
    <w:rsid w:val="00965EB7"/>
    <w:rsid w:val="009A3C44"/>
    <w:rsid w:val="009D4C12"/>
    <w:rsid w:val="009E5ACC"/>
    <w:rsid w:val="009F45FF"/>
    <w:rsid w:val="00A2285A"/>
    <w:rsid w:val="00A544D3"/>
    <w:rsid w:val="00AA28E6"/>
    <w:rsid w:val="00AD7344"/>
    <w:rsid w:val="00AF23C8"/>
    <w:rsid w:val="00B03F5D"/>
    <w:rsid w:val="00B22AC5"/>
    <w:rsid w:val="00B47D0A"/>
    <w:rsid w:val="00B61E9E"/>
    <w:rsid w:val="00BE4EF5"/>
    <w:rsid w:val="00BF098D"/>
    <w:rsid w:val="00C01FCA"/>
    <w:rsid w:val="00C46830"/>
    <w:rsid w:val="00C858B1"/>
    <w:rsid w:val="00C92AD7"/>
    <w:rsid w:val="00C96353"/>
    <w:rsid w:val="00CD2213"/>
    <w:rsid w:val="00D075CE"/>
    <w:rsid w:val="00D74DC2"/>
    <w:rsid w:val="00D7716E"/>
    <w:rsid w:val="00DB5C14"/>
    <w:rsid w:val="00E009D3"/>
    <w:rsid w:val="00E61EA3"/>
    <w:rsid w:val="00E7585A"/>
    <w:rsid w:val="00EB43C7"/>
    <w:rsid w:val="00EB50E2"/>
    <w:rsid w:val="00EC206E"/>
    <w:rsid w:val="00ED22E4"/>
    <w:rsid w:val="00EE292A"/>
    <w:rsid w:val="00EE7F49"/>
    <w:rsid w:val="00F13EE7"/>
    <w:rsid w:val="00F50751"/>
    <w:rsid w:val="00FA641B"/>
    <w:rsid w:val="00FA6C07"/>
    <w:rsid w:val="00FA77EE"/>
    <w:rsid w:val="00FE01FB"/>
    <w:rsid w:val="00FE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85A"/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585A"/>
    <w:pPr>
      <w:keepNext/>
      <w:widowControl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585A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585A"/>
    <w:rPr>
      <w:rFonts w:ascii="Cambria" w:hAnsi="Cambria" w:cs="Cambria"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E7585A"/>
    <w:pPr>
      <w:jc w:val="center"/>
    </w:pPr>
    <w:rPr>
      <w:rFonts w:ascii="Courier New" w:hAnsi="Courier New" w:cs="Courier New"/>
      <w:b/>
      <w:bCs/>
      <w:spacing w:val="3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7585A"/>
    <w:rPr>
      <w:rFonts w:ascii="Courier New" w:hAnsi="Courier New" w:cs="Courier New"/>
      <w:spacing w:val="30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E7585A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926CC9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paragraph" w:customStyle="1" w:styleId="ConsPlusNormal">
    <w:name w:val="ConsPlusNormal"/>
    <w:uiPriority w:val="99"/>
    <w:rsid w:val="00926C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57488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737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377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8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18</Pages>
  <Words>4175</Words>
  <Characters>23803</Characters>
  <Application>Microsoft Office Outlook</Application>
  <DocSecurity>0</DocSecurity>
  <Lines>0</Lines>
  <Paragraphs>0</Paragraphs>
  <ScaleCrop>false</ScaleCrop>
  <Company>GORONO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Евгения</cp:lastModifiedBy>
  <cp:revision>10</cp:revision>
  <cp:lastPrinted>2016-03-30T07:11:00Z</cp:lastPrinted>
  <dcterms:created xsi:type="dcterms:W3CDTF">2016-04-14T10:02:00Z</dcterms:created>
  <dcterms:modified xsi:type="dcterms:W3CDTF">2016-04-14T12:38:00Z</dcterms:modified>
</cp:coreProperties>
</file>